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sdt>
      <w:sdtPr>
        <w:rPr>
          <w:rFonts w:ascii="Arial" w:hAnsi="Arial" w:cs="Arial"/>
          <w:color w:val="4F81BD" w:themeColor="accent1"/>
          <w:sz w:val="22"/>
        </w:rPr>
        <w:id w:val="254249674"/>
        <w:docPartObj>
          <w:docPartGallery w:val="Cover Pages"/>
          <w:docPartUnique/>
        </w:docPartObj>
      </w:sdtPr>
      <w:sdtEndPr>
        <w:rPr>
          <w:color w:val="auto"/>
          <w:sz w:val="24"/>
        </w:rPr>
      </w:sdtEndPr>
      <w:sdtContent>
        <w:p w14:paraId="020BD9B4" w14:textId="3360E326" w:rsidR="0051398A" w:rsidRPr="006C0D07" w:rsidRDefault="00F06F21" w:rsidP="006C0D07">
          <w:pPr>
            <w:spacing w:line="360" w:lineRule="auto"/>
            <w:ind w:left="-284" w:right="-284"/>
            <w:jc w:val="both"/>
            <w:rPr>
              <w:rFonts w:ascii="Arial" w:hAnsi="Arial" w:cs="Arial"/>
              <w:sz w:val="28"/>
              <w:lang w:val="en-AU"/>
            </w:rPr>
          </w:pPr>
          <w:r w:rsidRPr="006C0D07">
            <w:rPr>
              <w:rFonts w:ascii="Arial" w:hAnsi="Arial" w:cs="Arial"/>
              <w:noProof/>
              <w:sz w:val="24"/>
              <w:lang w:val="en-ZA" w:eastAsia="en-ZA"/>
            </w:rPr>
            <w:drawing>
              <wp:anchor distT="0" distB="0" distL="114300" distR="114300" simplePos="0" relativeHeight="251665408" behindDoc="0" locked="0" layoutInCell="1" allowOverlap="1" wp14:anchorId="25FDCFFF" wp14:editId="5A0AE386">
                <wp:simplePos x="0" y="0"/>
                <wp:positionH relativeFrom="margin">
                  <wp:align>left</wp:align>
                </wp:positionH>
                <wp:positionV relativeFrom="paragraph">
                  <wp:posOffset>45085</wp:posOffset>
                </wp:positionV>
                <wp:extent cx="1914525" cy="1132205"/>
                <wp:effectExtent l="0" t="0" r="28575" b="144145"/>
                <wp:wrapSquare wrapText="bothSides"/>
                <wp:docPr id="2" name="Diagram 2"/>
                <wp:cNvGraphicFramePr/>
                <a:graphic xmlns:a="http://schemas.openxmlformats.org/drawingml/2006/main">
                  <a:graphicData uri="http://schemas.openxmlformats.org/drawingml/2006/diagram">
                    <dgm:relIds xmlns:dgm="http://schemas.openxmlformats.org/drawingml/2006/diagram" xmlns:r="http://schemas.openxmlformats.org/officeDocument/2006/relationships" r:dm="rId8" r:lo="rId9" r:qs="rId10" r:cs="rId11"/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F84A21" w:rsidRPr="006C0D07">
            <w:rPr>
              <w:rFonts w:ascii="Arial" w:hAnsi="Arial" w:cs="Arial"/>
              <w:noProof/>
              <w:sz w:val="24"/>
              <w:lang w:val="en-ZA" w:eastAsia="en-ZA"/>
            </w:rPr>
            <mc:AlternateContent>
              <mc:Choice Requires="wps">
                <w:drawing>
                  <wp:anchor distT="45720" distB="45720" distL="114300" distR="114300" simplePos="0" relativeHeight="251664384" behindDoc="0" locked="0" layoutInCell="1" allowOverlap="1" wp14:anchorId="744F0CCF" wp14:editId="192705D6">
                    <wp:simplePos x="0" y="0"/>
                    <wp:positionH relativeFrom="column">
                      <wp:posOffset>76200</wp:posOffset>
                    </wp:positionH>
                    <wp:positionV relativeFrom="paragraph">
                      <wp:posOffset>26035</wp:posOffset>
                    </wp:positionV>
                    <wp:extent cx="6353175" cy="1162050"/>
                    <wp:effectExtent l="0" t="0" r="28575" b="19050"/>
                    <wp:wrapSquare wrapText="bothSides"/>
                    <wp:docPr id="217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353175" cy="11620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3398310" w14:textId="0AC578FE" w:rsidR="009826AB" w:rsidRDefault="00967BA7" w:rsidP="00967BA7">
                                <w:pPr>
                                  <w:shd w:val="clear" w:color="auto" w:fill="0F243E" w:themeFill="text2" w:themeFillShade="80"/>
                                </w:pPr>
                                <w:r>
                                  <w:tab/>
                                </w:r>
                                <w:r>
                                  <w:tab/>
                                </w:r>
                              </w:p>
                              <w:p w14:paraId="09EB7889" w14:textId="39F1B181" w:rsidR="00967BA7" w:rsidRPr="00F84A21" w:rsidRDefault="009826AB" w:rsidP="009826AB">
                                <w:pPr>
                                  <w:shd w:val="clear" w:color="auto" w:fill="0F243E" w:themeFill="text2" w:themeFillShade="80"/>
                                  <w:jc w:val="center"/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 w:val="40"/>
                                    <w:szCs w:val="40"/>
                                  </w:rPr>
                                  <w:t xml:space="preserve">              </w:t>
                                </w:r>
                                <w:r w:rsidR="00967BA7" w:rsidRPr="00F84A21"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 w:val="32"/>
                                    <w:szCs w:val="32"/>
                                  </w:rPr>
                                  <w:t>HANNAH HILSON</w:t>
                                </w:r>
                              </w:p>
                              <w:p w14:paraId="297BD4D3" w14:textId="77777777" w:rsidR="00967BA7" w:rsidRPr="00F84A21" w:rsidRDefault="00967BA7" w:rsidP="00967BA7">
                                <w:pPr>
                                  <w:shd w:val="clear" w:color="auto" w:fill="0F243E" w:themeFill="text2" w:themeFillShade="80"/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Cs w:val="20"/>
                                  </w:rPr>
                                </w:pPr>
                                <w:r w:rsidRPr="00F84A21"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Cs w:val="20"/>
                                  </w:rPr>
                                  <w:tab/>
                                </w:r>
                                <w:r w:rsidRPr="00F84A21"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Cs w:val="20"/>
                                  </w:rPr>
                                  <w:tab/>
                                </w:r>
                                <w:r w:rsidRPr="00F84A21"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Cs w:val="20"/>
                                  </w:rPr>
                                  <w:tab/>
                                </w:r>
                                <w:r w:rsidRPr="00F84A21"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Cs w:val="20"/>
                                  </w:rPr>
                                  <w:tab/>
                                </w:r>
                                <w:r w:rsidRPr="00F84A21"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Cs w:val="20"/>
                                  </w:rPr>
                                  <w:tab/>
                                </w:r>
                                <w:r w:rsidRPr="00F84A21"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Cs w:val="20"/>
                                  </w:rPr>
                                  <w:tab/>
                                  <w:t>LAW STUDENT (LLB)</w:t>
                                </w:r>
                              </w:p>
                              <w:p w14:paraId="0EA05DD7" w14:textId="77777777" w:rsidR="00967BA7" w:rsidRPr="00F84A21" w:rsidRDefault="00967BA7" w:rsidP="00967BA7">
                                <w:pPr>
                                  <w:shd w:val="clear" w:color="auto" w:fill="0F243E" w:themeFill="text2" w:themeFillShade="80"/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Cs w:val="20"/>
                                  </w:rPr>
                                </w:pPr>
                                <w:r w:rsidRPr="00F84A21"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Cs w:val="20"/>
                                  </w:rPr>
                                  <w:tab/>
                                </w:r>
                                <w:r w:rsidRPr="00F84A21"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Cs w:val="20"/>
                                  </w:rPr>
                                  <w:tab/>
                                </w:r>
                                <w:r w:rsidRPr="00F84A21"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Cs w:val="20"/>
                                  </w:rPr>
                                  <w:tab/>
                                </w:r>
                                <w:r w:rsidRPr="00F84A21"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Cs w:val="20"/>
                                  </w:rPr>
                                  <w:tab/>
                                </w:r>
                                <w:r w:rsidRPr="00F84A21"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Cs w:val="20"/>
                                  </w:rPr>
                                  <w:tab/>
                                </w:r>
                                <w:r w:rsidRPr="00F84A21"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Cs w:val="20"/>
                                  </w:rPr>
                                  <w:tab/>
                                </w:r>
                              </w:p>
                              <w:p w14:paraId="393CB85E" w14:textId="77777777" w:rsidR="00967BA7" w:rsidRPr="00F84A21" w:rsidRDefault="00967BA7" w:rsidP="00967BA7">
                                <w:pPr>
                                  <w:shd w:val="clear" w:color="auto" w:fill="0F243E" w:themeFill="text2" w:themeFillShade="80"/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 w:val="12"/>
                                    <w:szCs w:val="12"/>
                                  </w:rPr>
                                </w:pPr>
                                <w:r w:rsidRPr="00F84A21"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Cs w:val="20"/>
                                  </w:rPr>
                                  <w:tab/>
                                </w:r>
                                <w:r w:rsidRPr="00F84A21"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Cs w:val="20"/>
                                  </w:rPr>
                                  <w:tab/>
                                </w:r>
                                <w:r w:rsidRPr="00F84A21"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Cs w:val="20"/>
                                  </w:rPr>
                                  <w:tab/>
                                </w:r>
                                <w:r w:rsidRPr="00F84A21"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Cs w:val="20"/>
                                  </w:rPr>
                                  <w:tab/>
                                </w:r>
                                <w:r w:rsidRPr="00F84A21"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Cs w:val="20"/>
                                  </w:rPr>
                                  <w:tab/>
                                </w:r>
                                <w:r w:rsidRPr="00F84A21"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Cs w:val="20"/>
                                  </w:rPr>
                                  <w:tab/>
                                </w:r>
                                <w:r w:rsidRPr="00F84A21"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 w:val="12"/>
                                    <w:szCs w:val="12"/>
                                  </w:rPr>
                                  <w:t>079 519 7277 (CELL)</w:t>
                                </w:r>
                              </w:p>
                              <w:p w14:paraId="6979B345" w14:textId="77777777" w:rsidR="00967BA7" w:rsidRPr="00F84A21" w:rsidRDefault="00967BA7" w:rsidP="00967BA7">
                                <w:pPr>
                                  <w:shd w:val="clear" w:color="auto" w:fill="0F243E" w:themeFill="text2" w:themeFillShade="80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  <w:spacing w:val="20"/>
                                    <w:sz w:val="22"/>
                                    <w:szCs w:val="22"/>
                                  </w:rPr>
                                </w:pPr>
                                <w:r w:rsidRPr="00F84A21"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 w:val="12"/>
                                    <w:szCs w:val="12"/>
                                  </w:rPr>
                                  <w:tab/>
                                </w:r>
                                <w:r w:rsidRPr="00F84A21"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 w:val="12"/>
                                    <w:szCs w:val="12"/>
                                  </w:rPr>
                                  <w:tab/>
                                </w:r>
                                <w:r w:rsidRPr="00F84A21"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 w:val="12"/>
                                    <w:szCs w:val="12"/>
                                  </w:rPr>
                                  <w:tab/>
                                </w:r>
                                <w:r w:rsidRPr="00F84A21"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 w:val="12"/>
                                    <w:szCs w:val="12"/>
                                  </w:rPr>
                                  <w:tab/>
                                </w:r>
                                <w:r w:rsidRPr="00F84A21"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 w:val="12"/>
                                    <w:szCs w:val="12"/>
                                  </w:rPr>
                                  <w:tab/>
                                </w:r>
                                <w:r w:rsidRPr="00F84A21">
                                  <w:rPr>
                                    <w:rFonts w:ascii="Arial" w:hAnsi="Arial" w:cs="Arial"/>
                                    <w:b/>
                                    <w:spacing w:val="20"/>
                                    <w:sz w:val="12"/>
                                    <w:szCs w:val="12"/>
                                  </w:rPr>
                                  <w:tab/>
                                </w:r>
                                <w:hyperlink r:id="rId13" w:history="1">
                                  <w:r w:rsidRPr="00F84A21">
                                    <w:rPr>
                                      <w:rStyle w:val="Hyperlink"/>
                                      <w:rFonts w:ascii="Arial" w:hAnsi="Arial" w:cs="Arial"/>
                                      <w:b/>
                                      <w:color w:val="FFFFFF" w:themeColor="background1"/>
                                      <w:spacing w:val="20"/>
                                      <w:sz w:val="12"/>
                                      <w:szCs w:val="12"/>
                                      <w:u w:val="none"/>
                                    </w:rPr>
                                    <w:t>hhilson97@gmail.com</w:t>
                                  </w:r>
                                </w:hyperlink>
                                <w:r w:rsidRPr="00F84A21"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  <w:spacing w:val="20"/>
                                    <w:sz w:val="22"/>
                                    <w:szCs w:val="22"/>
                                  </w:rPr>
                                  <w:t xml:space="preserve"> </w:t>
                                </w:r>
                              </w:p>
                              <w:p w14:paraId="7CDF3A60" w14:textId="77777777" w:rsidR="00967BA7" w:rsidRPr="00855C79" w:rsidRDefault="00967BA7" w:rsidP="00967BA7">
                                <w:pPr>
                                  <w:shd w:val="clear" w:color="auto" w:fill="0F243E" w:themeFill="text2" w:themeFillShade="80"/>
                                  <w:ind w:firstLine="720"/>
                                </w:pPr>
                              </w:p>
                              <w:p w14:paraId="1ACF6CB0" w14:textId="77777777" w:rsidR="00967BA7" w:rsidRDefault="00967BA7" w:rsidP="00967BA7">
                                <w:pPr>
                                  <w:shd w:val="clear" w:color="auto" w:fill="0F243E" w:themeFill="text2" w:themeFillShade="80"/>
                                </w:pPr>
                              </w:p>
                              <w:p w14:paraId="22896080" w14:textId="77777777" w:rsidR="00967BA7" w:rsidRDefault="00967BA7" w:rsidP="00967BA7">
                                <w:pPr>
                                  <w:shd w:val="clear" w:color="auto" w:fill="0F243E" w:themeFill="text2" w:themeFillShade="80"/>
                                </w:pPr>
                              </w:p>
                              <w:p w14:paraId="0B47C9B2" w14:textId="77777777" w:rsidR="00967BA7" w:rsidRDefault="00967BA7" w:rsidP="00967BA7">
                                <w:pPr>
                                  <w:shd w:val="clear" w:color="auto" w:fill="0F243E" w:themeFill="text2" w:themeFillShade="80"/>
                                </w:pPr>
                              </w:p>
                              <w:p w14:paraId="5C11782C" w14:textId="77777777" w:rsidR="00967BA7" w:rsidRDefault="00967BA7" w:rsidP="00967BA7">
                                <w:pPr>
                                  <w:shd w:val="clear" w:color="auto" w:fill="0F243E" w:themeFill="text2" w:themeFillShade="80"/>
                                </w:pPr>
                              </w:p>
                              <w:p w14:paraId="253C06E7" w14:textId="77777777" w:rsidR="00967BA7" w:rsidRPr="00E7023A" w:rsidRDefault="00967BA7" w:rsidP="00967BA7">
                                <w:pPr>
                                  <w:shd w:val="clear" w:color="auto" w:fill="0F243E" w:themeFill="text2" w:themeFillShade="80"/>
                                  <w:ind w:left="3600" w:firstLine="720"/>
                                </w:pPr>
                              </w:p>
                              <w:p w14:paraId="0AE19A5F" w14:textId="77777777" w:rsidR="00967BA7" w:rsidRDefault="00967BA7" w:rsidP="00967BA7">
                                <w:pPr>
                                  <w:shd w:val="clear" w:color="auto" w:fill="0F243E" w:themeFill="text2" w:themeFillShade="80"/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744F0CCF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" o:spid="_x0000_s1026" type="#_x0000_t202" style="position:absolute;left:0;text-align:left;margin-left:6pt;margin-top:2.05pt;width:500.25pt;height:9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">
                    <v:textbox>
                      <w:txbxContent>
                        <w:p w14:paraId="53398310" w14:textId="0AC578FE" w:rsidR="009826AB" w:rsidRDefault="00967BA7" w:rsidP="00967BA7">
                          <w:pPr>
                            <w:shd w:val="clear" w:color="auto" w:fill="0F243E" w:themeFill="text2" w:themeFillShade="80"/>
                          </w:pPr>
                          <w:r>
                            <w:tab/>
                          </w:r>
                          <w:r>
                            <w:tab/>
                          </w:r>
                        </w:p>
                        <w:p w14:paraId="09EB7889" w14:textId="39F1B181" w:rsidR="00967BA7" w:rsidRPr="00F84A21" w:rsidRDefault="009826AB" w:rsidP="009826AB">
                          <w:pPr>
                            <w:shd w:val="clear" w:color="auto" w:fill="0F243E" w:themeFill="text2" w:themeFillShade="80"/>
                            <w:jc w:val="center"/>
                            <w:rPr>
                              <w:rFonts w:ascii="Arial" w:hAnsi="Arial" w:cs="Arial"/>
                              <w:b/>
                              <w:spacing w:val="20"/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pacing w:val="20"/>
                              <w:sz w:val="40"/>
                              <w:szCs w:val="40"/>
                            </w:rPr>
                            <w:t xml:space="preserve">              </w:t>
                          </w:r>
                          <w:r w:rsidR="00967BA7" w:rsidRPr="00F84A21">
                            <w:rPr>
                              <w:rFonts w:ascii="Arial" w:hAnsi="Arial" w:cs="Arial"/>
                              <w:b/>
                              <w:spacing w:val="20"/>
                              <w:sz w:val="32"/>
                              <w:szCs w:val="32"/>
                            </w:rPr>
                            <w:t>HANNAH HILSON</w:t>
                          </w:r>
                        </w:p>
                        <w:p w14:paraId="297BD4D3" w14:textId="77777777" w:rsidR="00967BA7" w:rsidRPr="00F84A21" w:rsidRDefault="00967BA7" w:rsidP="00967BA7">
                          <w:pPr>
                            <w:shd w:val="clear" w:color="auto" w:fill="0F243E" w:themeFill="text2" w:themeFillShade="80"/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</w:pPr>
                          <w:r w:rsidRPr="00F84A21"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  <w:tab/>
                          </w:r>
                          <w:r w:rsidRPr="00F84A21"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  <w:tab/>
                          </w:r>
                          <w:r w:rsidRPr="00F84A21"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  <w:tab/>
                          </w:r>
                          <w:r w:rsidRPr="00F84A21"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  <w:tab/>
                          </w:r>
                          <w:r w:rsidRPr="00F84A21"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  <w:tab/>
                          </w:r>
                          <w:r w:rsidRPr="00F84A21"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  <w:tab/>
                            <w:t>LAW STUDENT (LLB)</w:t>
                          </w:r>
                        </w:p>
                        <w:p w14:paraId="0EA05DD7" w14:textId="77777777" w:rsidR="00967BA7" w:rsidRPr="00F84A21" w:rsidRDefault="00967BA7" w:rsidP="00967BA7">
                          <w:pPr>
                            <w:shd w:val="clear" w:color="auto" w:fill="0F243E" w:themeFill="text2" w:themeFillShade="80"/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</w:pPr>
                          <w:r w:rsidRPr="00F84A21"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  <w:tab/>
                          </w:r>
                          <w:r w:rsidRPr="00F84A21"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  <w:tab/>
                          </w:r>
                          <w:r w:rsidRPr="00F84A21"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  <w:tab/>
                          </w:r>
                          <w:r w:rsidRPr="00F84A21"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  <w:tab/>
                          </w:r>
                          <w:r w:rsidRPr="00F84A21"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  <w:tab/>
                          </w:r>
                          <w:r w:rsidRPr="00F84A21"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  <w:tab/>
                          </w:r>
                        </w:p>
                        <w:p w14:paraId="393CB85E" w14:textId="77777777" w:rsidR="00967BA7" w:rsidRPr="00F84A21" w:rsidRDefault="00967BA7" w:rsidP="00967BA7">
                          <w:pPr>
                            <w:shd w:val="clear" w:color="auto" w:fill="0F243E" w:themeFill="text2" w:themeFillShade="80"/>
                            <w:rPr>
                              <w:rFonts w:ascii="Arial" w:hAnsi="Arial" w:cs="Arial"/>
                              <w:b/>
                              <w:spacing w:val="20"/>
                              <w:sz w:val="12"/>
                              <w:szCs w:val="12"/>
                            </w:rPr>
                          </w:pPr>
                          <w:r w:rsidRPr="00F84A21"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  <w:tab/>
                          </w:r>
                          <w:r w:rsidRPr="00F84A21"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  <w:tab/>
                          </w:r>
                          <w:r w:rsidRPr="00F84A21"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  <w:tab/>
                          </w:r>
                          <w:r w:rsidRPr="00F84A21"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  <w:tab/>
                          </w:r>
                          <w:r w:rsidRPr="00F84A21"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  <w:tab/>
                          </w:r>
                          <w:r w:rsidRPr="00F84A21">
                            <w:rPr>
                              <w:rFonts w:ascii="Arial" w:hAnsi="Arial" w:cs="Arial"/>
                              <w:b/>
                              <w:spacing w:val="20"/>
                              <w:szCs w:val="20"/>
                            </w:rPr>
                            <w:tab/>
                          </w:r>
                          <w:r w:rsidRPr="00F84A21">
                            <w:rPr>
                              <w:rFonts w:ascii="Arial" w:hAnsi="Arial" w:cs="Arial"/>
                              <w:b/>
                              <w:spacing w:val="20"/>
                              <w:sz w:val="12"/>
                              <w:szCs w:val="12"/>
                            </w:rPr>
                            <w:t>079 519 7277 (CELL)</w:t>
                          </w:r>
                        </w:p>
                        <w:p w14:paraId="6979B345" w14:textId="77777777" w:rsidR="00967BA7" w:rsidRPr="00F84A21" w:rsidRDefault="00967BA7" w:rsidP="00967BA7">
                          <w:pPr>
                            <w:shd w:val="clear" w:color="auto" w:fill="0F243E" w:themeFill="text2" w:themeFillShade="80"/>
                            <w:rPr>
                              <w:rFonts w:ascii="Arial" w:hAnsi="Arial" w:cs="Arial"/>
                              <w:b/>
                              <w:color w:val="FFFFFF" w:themeColor="background1"/>
                              <w:spacing w:val="20"/>
                              <w:sz w:val="22"/>
                              <w:szCs w:val="22"/>
                            </w:rPr>
                          </w:pPr>
                          <w:r w:rsidRPr="00F84A21">
                            <w:rPr>
                              <w:rFonts w:ascii="Arial" w:hAnsi="Arial" w:cs="Arial"/>
                              <w:b/>
                              <w:spacing w:val="20"/>
                              <w:sz w:val="12"/>
                              <w:szCs w:val="12"/>
                            </w:rPr>
                            <w:tab/>
                          </w:r>
                          <w:r w:rsidRPr="00F84A21">
                            <w:rPr>
                              <w:rFonts w:ascii="Arial" w:hAnsi="Arial" w:cs="Arial"/>
                              <w:b/>
                              <w:spacing w:val="20"/>
                              <w:sz w:val="12"/>
                              <w:szCs w:val="12"/>
                            </w:rPr>
                            <w:tab/>
                          </w:r>
                          <w:r w:rsidRPr="00F84A21">
                            <w:rPr>
                              <w:rFonts w:ascii="Arial" w:hAnsi="Arial" w:cs="Arial"/>
                              <w:b/>
                              <w:spacing w:val="20"/>
                              <w:sz w:val="12"/>
                              <w:szCs w:val="12"/>
                            </w:rPr>
                            <w:tab/>
                          </w:r>
                          <w:r w:rsidRPr="00F84A21">
                            <w:rPr>
                              <w:rFonts w:ascii="Arial" w:hAnsi="Arial" w:cs="Arial"/>
                              <w:b/>
                              <w:spacing w:val="20"/>
                              <w:sz w:val="12"/>
                              <w:szCs w:val="12"/>
                            </w:rPr>
                            <w:tab/>
                          </w:r>
                          <w:r w:rsidRPr="00F84A21">
                            <w:rPr>
                              <w:rFonts w:ascii="Arial" w:hAnsi="Arial" w:cs="Arial"/>
                              <w:b/>
                              <w:spacing w:val="20"/>
                              <w:sz w:val="12"/>
                              <w:szCs w:val="12"/>
                            </w:rPr>
                            <w:tab/>
                          </w:r>
                          <w:r w:rsidRPr="00F84A21">
                            <w:rPr>
                              <w:rFonts w:ascii="Arial" w:hAnsi="Arial" w:cs="Arial"/>
                              <w:b/>
                              <w:spacing w:val="20"/>
                              <w:sz w:val="12"/>
                              <w:szCs w:val="12"/>
                            </w:rPr>
                            <w:tab/>
                          </w:r>
                          <w:hyperlink r:id="rId14" w:history="1">
                            <w:r w:rsidRPr="00F84A21">
                              <w:rPr>
                                <w:rStyle w:val="Hyperlink"/>
                                <w:rFonts w:ascii="Arial" w:hAnsi="Arial" w:cs="Arial"/>
                                <w:b/>
                                <w:color w:val="FFFFFF" w:themeColor="background1"/>
                                <w:spacing w:val="20"/>
                                <w:sz w:val="12"/>
                                <w:szCs w:val="12"/>
                                <w:u w:val="none"/>
                              </w:rPr>
                              <w:t>hhilson97@gmail.com</w:t>
                            </w:r>
                          </w:hyperlink>
                          <w:r w:rsidRPr="00F84A21">
                            <w:rPr>
                              <w:rFonts w:ascii="Arial" w:hAnsi="Arial" w:cs="Arial"/>
                              <w:b/>
                              <w:color w:val="FFFFFF" w:themeColor="background1"/>
                              <w:spacing w:val="20"/>
                              <w:sz w:val="22"/>
                              <w:szCs w:val="22"/>
                            </w:rPr>
                            <w:t xml:space="preserve"> </w:t>
                          </w:r>
                        </w:p>
                        <w:p w14:paraId="7CDF3A60" w14:textId="77777777" w:rsidR="00967BA7" w:rsidRPr="00855C79" w:rsidRDefault="00967BA7" w:rsidP="00967BA7">
                          <w:pPr>
                            <w:shd w:val="clear" w:color="auto" w:fill="0F243E" w:themeFill="text2" w:themeFillShade="80"/>
                            <w:ind w:firstLine="720"/>
                          </w:pPr>
                        </w:p>
                        <w:p w14:paraId="1ACF6CB0" w14:textId="77777777" w:rsidR="00967BA7" w:rsidRDefault="00967BA7" w:rsidP="00967BA7">
                          <w:pPr>
                            <w:shd w:val="clear" w:color="auto" w:fill="0F243E" w:themeFill="text2" w:themeFillShade="80"/>
                          </w:pPr>
                        </w:p>
                        <w:p w14:paraId="22896080" w14:textId="77777777" w:rsidR="00967BA7" w:rsidRDefault="00967BA7" w:rsidP="00967BA7">
                          <w:pPr>
                            <w:shd w:val="clear" w:color="auto" w:fill="0F243E" w:themeFill="text2" w:themeFillShade="80"/>
                          </w:pPr>
                        </w:p>
                        <w:p w14:paraId="0B47C9B2" w14:textId="77777777" w:rsidR="00967BA7" w:rsidRDefault="00967BA7" w:rsidP="00967BA7">
                          <w:pPr>
                            <w:shd w:val="clear" w:color="auto" w:fill="0F243E" w:themeFill="text2" w:themeFillShade="80"/>
                          </w:pPr>
                        </w:p>
                        <w:p w14:paraId="5C11782C" w14:textId="77777777" w:rsidR="00967BA7" w:rsidRDefault="00967BA7" w:rsidP="00967BA7">
                          <w:pPr>
                            <w:shd w:val="clear" w:color="auto" w:fill="0F243E" w:themeFill="text2" w:themeFillShade="80"/>
                          </w:pPr>
                        </w:p>
                        <w:p w14:paraId="253C06E7" w14:textId="77777777" w:rsidR="00967BA7" w:rsidRPr="00E7023A" w:rsidRDefault="00967BA7" w:rsidP="00967BA7">
                          <w:pPr>
                            <w:shd w:val="clear" w:color="auto" w:fill="0F243E" w:themeFill="text2" w:themeFillShade="80"/>
                            <w:ind w:left="3600" w:firstLine="720"/>
                          </w:pPr>
                        </w:p>
                        <w:p w14:paraId="0AE19A5F" w14:textId="77777777" w:rsidR="00967BA7" w:rsidRDefault="00967BA7" w:rsidP="00967BA7">
                          <w:pPr>
                            <w:shd w:val="clear" w:color="auto" w:fill="0F243E" w:themeFill="text2" w:themeFillShade="80"/>
                          </w:pPr>
                        </w:p>
                      </w:txbxContent>
                    </v:textbox>
                    <w10:wrap type="square"/>
                  </v:shape>
                </w:pict>
              </mc:Fallback>
            </mc:AlternateContent>
          </w:r>
        </w:p>
        <w:p w14:paraId="581780BB" w14:textId="29E15751" w:rsidR="000D0394" w:rsidRPr="006C0D07" w:rsidRDefault="00F84A21" w:rsidP="006C0D07">
          <w:pPr>
            <w:spacing w:line="360" w:lineRule="auto"/>
            <w:ind w:left="-284" w:right="-284"/>
            <w:jc w:val="both"/>
            <w:rPr>
              <w:rFonts w:ascii="Arial" w:hAnsi="Arial" w:cs="Arial"/>
              <w:sz w:val="22"/>
              <w:szCs w:val="22"/>
            </w:rPr>
          </w:pPr>
          <w:r>
            <w:rPr>
              <w:rFonts w:ascii="Arial" w:hAnsi="Arial" w:cs="Arial"/>
              <w:sz w:val="22"/>
              <w:szCs w:val="22"/>
            </w:rPr>
            <w:t xml:space="preserve">Dear </w:t>
          </w:r>
          <w:proofErr w:type="spellStart"/>
          <w:r w:rsidR="00774E1D">
            <w:rPr>
              <w:rFonts w:ascii="Arial" w:hAnsi="Arial" w:cs="Arial"/>
              <w:sz w:val="22"/>
              <w:szCs w:val="22"/>
            </w:rPr>
            <w:t>Rubensteins</w:t>
          </w:r>
          <w:proofErr w:type="spellEnd"/>
          <w:r w:rsidR="00774E1D">
            <w:rPr>
              <w:rFonts w:ascii="Arial" w:hAnsi="Arial" w:cs="Arial"/>
              <w:sz w:val="22"/>
              <w:szCs w:val="22"/>
            </w:rPr>
            <w:t xml:space="preserve"> </w:t>
          </w:r>
          <w:r w:rsidR="00D075FC">
            <w:rPr>
              <w:rFonts w:ascii="Arial" w:hAnsi="Arial" w:cs="Arial"/>
              <w:sz w:val="22"/>
              <w:szCs w:val="22"/>
            </w:rPr>
            <w:t>Attorneys,</w:t>
          </w:r>
        </w:p>
        <w:p w14:paraId="6D6B5F82" w14:textId="77777777" w:rsidR="000D0394" w:rsidRPr="006C0D07" w:rsidRDefault="000D0394" w:rsidP="006C0D07">
          <w:pPr>
            <w:spacing w:line="360" w:lineRule="auto"/>
            <w:ind w:left="-284" w:right="-284"/>
            <w:jc w:val="both"/>
            <w:rPr>
              <w:rFonts w:ascii="Arial" w:hAnsi="Arial" w:cs="Arial"/>
              <w:sz w:val="22"/>
              <w:szCs w:val="22"/>
              <w:u w:val="single"/>
            </w:rPr>
          </w:pPr>
        </w:p>
        <w:p w14:paraId="2DE0CB30" w14:textId="47E9B30E" w:rsidR="0051398A" w:rsidRPr="006C0D07" w:rsidRDefault="0051398A" w:rsidP="00F84A21">
          <w:pPr>
            <w:spacing w:line="360" w:lineRule="auto"/>
            <w:ind w:left="-284" w:right="-284"/>
            <w:jc w:val="both"/>
            <w:rPr>
              <w:rFonts w:ascii="Arial" w:hAnsi="Arial" w:cs="Arial"/>
              <w:sz w:val="22"/>
              <w:szCs w:val="22"/>
              <w:u w:val="single"/>
            </w:rPr>
          </w:pPr>
          <w:r w:rsidRPr="006C0D07">
            <w:rPr>
              <w:rFonts w:ascii="Arial" w:hAnsi="Arial" w:cs="Arial"/>
              <w:sz w:val="22"/>
              <w:szCs w:val="22"/>
              <w:u w:val="single"/>
            </w:rPr>
            <w:t>Re:</w:t>
          </w:r>
          <w:r w:rsidR="009826AB" w:rsidRPr="006C0D07">
            <w:rPr>
              <w:rFonts w:ascii="Arial" w:hAnsi="Arial" w:cs="Arial"/>
              <w:sz w:val="22"/>
              <w:szCs w:val="22"/>
              <w:u w:val="single"/>
            </w:rPr>
            <w:t xml:space="preserve">    </w:t>
          </w:r>
          <w:r w:rsidR="00D075FC">
            <w:rPr>
              <w:rFonts w:ascii="Arial" w:hAnsi="Arial" w:cs="Arial"/>
              <w:sz w:val="22"/>
              <w:szCs w:val="22"/>
              <w:u w:val="single"/>
            </w:rPr>
            <w:t>Candidate Attorney Position 2021</w:t>
          </w:r>
          <w:r w:rsidR="00F84A21" w:rsidRPr="006C0D07">
            <w:rPr>
              <w:rFonts w:ascii="Arial" w:hAnsi="Arial" w:cs="Arial"/>
              <w:sz w:val="22"/>
              <w:szCs w:val="22"/>
              <w:u w:val="single"/>
            </w:rPr>
            <w:t>.</w:t>
          </w:r>
        </w:p>
        <w:p w14:paraId="23DFC389" w14:textId="77777777" w:rsidR="0051398A" w:rsidRPr="006C0D07" w:rsidRDefault="0051398A" w:rsidP="006C0D07">
          <w:pPr>
            <w:spacing w:line="360" w:lineRule="auto"/>
            <w:ind w:left="-284" w:right="-284"/>
            <w:jc w:val="both"/>
            <w:rPr>
              <w:rFonts w:ascii="Arial" w:hAnsi="Arial" w:cs="Arial"/>
              <w:sz w:val="22"/>
              <w:szCs w:val="22"/>
              <w:lang w:val="en-IE"/>
            </w:rPr>
          </w:pPr>
        </w:p>
        <w:p w14:paraId="0F85B211" w14:textId="6B783F08" w:rsidR="009826AB" w:rsidRPr="006C0D07" w:rsidRDefault="009826AB" w:rsidP="006C0D07">
          <w:pPr>
            <w:spacing w:line="360" w:lineRule="auto"/>
            <w:ind w:left="-284" w:right="-284"/>
            <w:jc w:val="both"/>
            <w:rPr>
              <w:rFonts w:ascii="Arial" w:hAnsi="Arial" w:cs="Arial"/>
              <w:sz w:val="22"/>
              <w:szCs w:val="22"/>
            </w:rPr>
          </w:pPr>
          <w:r w:rsidRPr="006C0D07">
            <w:rPr>
              <w:rFonts w:ascii="Arial" w:hAnsi="Arial" w:cs="Arial"/>
              <w:sz w:val="22"/>
              <w:szCs w:val="22"/>
            </w:rPr>
            <w:t xml:space="preserve">I am currently in </w:t>
          </w:r>
          <w:r w:rsidR="00B55C54" w:rsidRPr="006C0D07">
            <w:rPr>
              <w:rFonts w:ascii="Arial" w:hAnsi="Arial" w:cs="Arial"/>
              <w:sz w:val="22"/>
              <w:szCs w:val="22"/>
            </w:rPr>
            <w:t>my final year of my</w:t>
          </w:r>
          <w:r w:rsidRPr="006C0D07">
            <w:rPr>
              <w:rFonts w:ascii="Arial" w:hAnsi="Arial" w:cs="Arial"/>
              <w:sz w:val="22"/>
              <w:szCs w:val="22"/>
            </w:rPr>
            <w:t xml:space="preserve"> LLB degree with a minor in Economics at Stellenbosch University. I consider myself an approachable, </w:t>
          </w:r>
          <w:r w:rsidR="006C0D43" w:rsidRPr="006C0D07">
            <w:rPr>
              <w:rFonts w:ascii="Arial" w:hAnsi="Arial" w:cs="Arial"/>
              <w:sz w:val="22"/>
              <w:szCs w:val="22"/>
            </w:rPr>
            <w:t>engaging</w:t>
          </w:r>
          <w:r w:rsidRPr="006C0D07">
            <w:rPr>
              <w:rFonts w:ascii="Arial" w:hAnsi="Arial" w:cs="Arial"/>
              <w:sz w:val="22"/>
              <w:szCs w:val="22"/>
            </w:rPr>
            <w:t xml:space="preserve"> </w:t>
          </w:r>
          <w:r w:rsidR="006C0D43" w:rsidRPr="006C0D07">
            <w:rPr>
              <w:rFonts w:ascii="Arial" w:hAnsi="Arial" w:cs="Arial"/>
              <w:sz w:val="22"/>
              <w:szCs w:val="22"/>
            </w:rPr>
            <w:t xml:space="preserve">and participative </w:t>
          </w:r>
          <w:r w:rsidRPr="006C0D07">
            <w:rPr>
              <w:rFonts w:ascii="Arial" w:hAnsi="Arial" w:cs="Arial"/>
              <w:sz w:val="22"/>
              <w:szCs w:val="22"/>
            </w:rPr>
            <w:t xml:space="preserve">person who </w:t>
          </w:r>
          <w:r w:rsidR="00141739" w:rsidRPr="006C0D07">
            <w:rPr>
              <w:rFonts w:ascii="Arial" w:hAnsi="Arial" w:cs="Arial"/>
              <w:sz w:val="22"/>
              <w:szCs w:val="22"/>
            </w:rPr>
            <w:t xml:space="preserve">is </w:t>
          </w:r>
          <w:r w:rsidRPr="006C0D07">
            <w:rPr>
              <w:rFonts w:ascii="Arial" w:hAnsi="Arial" w:cs="Arial"/>
              <w:sz w:val="22"/>
              <w:szCs w:val="22"/>
            </w:rPr>
            <w:t xml:space="preserve">very capable of handling a heavy workload. Furthermore, I thrive under pressure and I always welcome a challenge.  </w:t>
          </w:r>
        </w:p>
        <w:p w14:paraId="170CDEF1" w14:textId="77777777" w:rsidR="009826AB" w:rsidRPr="006C0D07" w:rsidRDefault="009826AB" w:rsidP="006C0D07">
          <w:pPr>
            <w:spacing w:line="360" w:lineRule="auto"/>
            <w:ind w:left="-284" w:right="-284"/>
            <w:jc w:val="both"/>
            <w:rPr>
              <w:rFonts w:ascii="Arial" w:hAnsi="Arial" w:cs="Arial"/>
              <w:sz w:val="22"/>
              <w:szCs w:val="22"/>
            </w:rPr>
          </w:pPr>
        </w:p>
        <w:p w14:paraId="3ED669D7" w14:textId="47E302DC" w:rsidR="00F84A21" w:rsidRDefault="00F84A21" w:rsidP="00F84A21">
          <w:pPr>
            <w:spacing w:line="360" w:lineRule="auto"/>
            <w:ind w:left="-284" w:right="-284"/>
            <w:jc w:val="both"/>
            <w:rPr>
              <w:rFonts w:ascii="Arial" w:hAnsi="Arial" w:cs="Arial"/>
              <w:sz w:val="22"/>
              <w:szCs w:val="22"/>
            </w:rPr>
          </w:pPr>
          <w:r w:rsidRPr="006C0D07">
            <w:rPr>
              <w:rFonts w:ascii="Arial" w:hAnsi="Arial" w:cs="Arial"/>
              <w:sz w:val="22"/>
              <w:szCs w:val="22"/>
            </w:rPr>
            <w:t xml:space="preserve">I participated in vacation work during the July holidays of 2018 </w:t>
          </w:r>
          <w:r>
            <w:rPr>
              <w:rFonts w:ascii="Arial" w:hAnsi="Arial" w:cs="Arial"/>
              <w:sz w:val="22"/>
              <w:szCs w:val="22"/>
            </w:rPr>
            <w:t>&amp; 2019</w:t>
          </w:r>
          <w:r w:rsidRPr="006C0D07">
            <w:rPr>
              <w:rFonts w:ascii="Arial" w:hAnsi="Arial" w:cs="Arial"/>
              <w:sz w:val="22"/>
              <w:szCs w:val="22"/>
            </w:rPr>
            <w:t xml:space="preserve">. I acquired some practical legal knowledge and experience such as drafting documents, going to court and working on their legal practice software, called </w:t>
          </w:r>
          <w:proofErr w:type="spellStart"/>
          <w:r w:rsidRPr="006C0D07">
            <w:rPr>
              <w:rFonts w:ascii="Arial" w:hAnsi="Arial" w:cs="Arial"/>
              <w:sz w:val="22"/>
              <w:szCs w:val="22"/>
            </w:rPr>
            <w:t>GhostPractice</w:t>
          </w:r>
          <w:proofErr w:type="spellEnd"/>
          <w:r w:rsidRPr="006C0D07">
            <w:rPr>
              <w:rFonts w:ascii="Arial" w:hAnsi="Arial" w:cs="Arial"/>
              <w:sz w:val="22"/>
              <w:szCs w:val="22"/>
            </w:rPr>
            <w:t xml:space="preserve">. I also spent a few days dealing with commercial matters such as debt collection. </w:t>
          </w:r>
        </w:p>
        <w:p w14:paraId="74BC25A1" w14:textId="7CA2FEE7" w:rsidR="009826AB" w:rsidRDefault="00FC336E" w:rsidP="006C0D07">
          <w:pPr>
            <w:spacing w:line="360" w:lineRule="auto"/>
            <w:ind w:left="-284" w:right="-284"/>
            <w:jc w:val="both"/>
            <w:rPr>
              <w:rFonts w:ascii="Arial" w:hAnsi="Arial" w:cs="Arial"/>
              <w:sz w:val="22"/>
              <w:szCs w:val="22"/>
            </w:rPr>
          </w:pPr>
          <w:r w:rsidRPr="006C0D07">
            <w:rPr>
              <w:rFonts w:ascii="Arial" w:hAnsi="Arial" w:cs="Arial"/>
              <w:sz w:val="22"/>
              <w:szCs w:val="22"/>
            </w:rPr>
            <w:t xml:space="preserve">I believe that </w:t>
          </w:r>
          <w:r w:rsidR="007851EE">
            <w:rPr>
              <w:rFonts w:ascii="Arial" w:hAnsi="Arial" w:cs="Arial"/>
              <w:sz w:val="22"/>
              <w:szCs w:val="22"/>
            </w:rPr>
            <w:t xml:space="preserve">participating in the vacation programme at </w:t>
          </w:r>
          <w:proofErr w:type="spellStart"/>
          <w:r w:rsidR="00774E1D">
            <w:rPr>
              <w:rFonts w:ascii="Arial" w:hAnsi="Arial" w:cs="Arial"/>
              <w:sz w:val="22"/>
              <w:szCs w:val="22"/>
            </w:rPr>
            <w:t>Rubensteins</w:t>
          </w:r>
          <w:proofErr w:type="spellEnd"/>
          <w:r w:rsidR="00774E1D">
            <w:rPr>
              <w:rFonts w:ascii="Arial" w:hAnsi="Arial" w:cs="Arial"/>
              <w:sz w:val="22"/>
              <w:szCs w:val="22"/>
            </w:rPr>
            <w:t xml:space="preserve"> Attorneys</w:t>
          </w:r>
          <w:r w:rsidR="00774E1D">
            <w:rPr>
              <w:rFonts w:ascii="Arial" w:hAnsi="Arial" w:cs="Arial"/>
              <w:sz w:val="22"/>
              <w:szCs w:val="22"/>
            </w:rPr>
            <w:t xml:space="preserve"> </w:t>
          </w:r>
          <w:r>
            <w:rPr>
              <w:rFonts w:ascii="Arial" w:hAnsi="Arial" w:cs="Arial"/>
              <w:sz w:val="22"/>
              <w:szCs w:val="22"/>
            </w:rPr>
            <w:t>will provide a wonderful opportunity</w:t>
          </w:r>
          <w:r w:rsidRPr="006C0D07">
            <w:rPr>
              <w:rFonts w:ascii="Arial" w:hAnsi="Arial" w:cs="Arial"/>
              <w:sz w:val="22"/>
              <w:szCs w:val="22"/>
            </w:rPr>
            <w:t xml:space="preserve"> to gain further insight into the practical aspects of a career </w:t>
          </w:r>
          <w:r>
            <w:rPr>
              <w:rFonts w:ascii="Arial" w:hAnsi="Arial" w:cs="Arial"/>
              <w:sz w:val="22"/>
              <w:szCs w:val="22"/>
            </w:rPr>
            <w:t xml:space="preserve">in law as your law firm offers a </w:t>
          </w:r>
          <w:r w:rsidR="00774E1D">
            <w:rPr>
              <w:rFonts w:ascii="Arial" w:hAnsi="Arial" w:cs="Arial"/>
              <w:sz w:val="22"/>
              <w:szCs w:val="22"/>
            </w:rPr>
            <w:t xml:space="preserve">vast </w:t>
          </w:r>
          <w:r>
            <w:rPr>
              <w:rFonts w:ascii="Arial" w:hAnsi="Arial" w:cs="Arial"/>
              <w:sz w:val="22"/>
              <w:szCs w:val="22"/>
            </w:rPr>
            <w:t xml:space="preserve">variety of services that </w:t>
          </w:r>
          <w:r w:rsidR="00774E1D">
            <w:rPr>
              <w:rFonts w:ascii="Arial" w:hAnsi="Arial" w:cs="Arial"/>
              <w:sz w:val="22"/>
              <w:szCs w:val="22"/>
            </w:rPr>
            <w:t>would be a privilege to</w:t>
          </w:r>
          <w:bookmarkStart w:id="0" w:name="_GoBack"/>
          <w:bookmarkEnd w:id="0"/>
          <w:r>
            <w:rPr>
              <w:rFonts w:ascii="Arial" w:hAnsi="Arial" w:cs="Arial"/>
              <w:sz w:val="22"/>
              <w:szCs w:val="22"/>
            </w:rPr>
            <w:t xml:space="preserve"> learn from. Furthermore, it will allow me to </w:t>
          </w:r>
          <w:r w:rsidRPr="006C0D07">
            <w:rPr>
              <w:rFonts w:ascii="Arial" w:hAnsi="Arial" w:cs="Arial"/>
              <w:sz w:val="22"/>
              <w:szCs w:val="22"/>
            </w:rPr>
            <w:t>develop my legal skills</w:t>
          </w:r>
          <w:r>
            <w:rPr>
              <w:rFonts w:ascii="Arial" w:hAnsi="Arial" w:cs="Arial"/>
              <w:sz w:val="22"/>
              <w:szCs w:val="22"/>
            </w:rPr>
            <w:t>. I</w:t>
          </w:r>
          <w:r w:rsidRPr="006C0D07">
            <w:rPr>
              <w:rFonts w:ascii="Arial" w:hAnsi="Arial" w:cs="Arial"/>
              <w:sz w:val="22"/>
              <w:szCs w:val="22"/>
            </w:rPr>
            <w:t xml:space="preserve"> am a fast learner and will always present work of top quality and to the best of my abilities.</w:t>
          </w:r>
        </w:p>
        <w:p w14:paraId="2CC58D42" w14:textId="77777777" w:rsidR="00FC336E" w:rsidRPr="006C0D07" w:rsidRDefault="00FC336E" w:rsidP="006C0D07">
          <w:pPr>
            <w:spacing w:line="360" w:lineRule="auto"/>
            <w:ind w:left="-284" w:right="-284"/>
            <w:jc w:val="both"/>
            <w:rPr>
              <w:rFonts w:ascii="Arial" w:hAnsi="Arial" w:cs="Arial"/>
              <w:sz w:val="22"/>
              <w:szCs w:val="22"/>
            </w:rPr>
          </w:pPr>
        </w:p>
        <w:p w14:paraId="70FC76DD" w14:textId="254192FD" w:rsidR="009826AB" w:rsidRPr="006C0D07" w:rsidRDefault="009826AB" w:rsidP="006C0D07">
          <w:pPr>
            <w:spacing w:line="360" w:lineRule="auto"/>
            <w:ind w:left="-284" w:right="-284"/>
            <w:jc w:val="both"/>
            <w:rPr>
              <w:rFonts w:ascii="Arial" w:hAnsi="Arial" w:cs="Arial"/>
              <w:sz w:val="22"/>
              <w:szCs w:val="22"/>
            </w:rPr>
          </w:pPr>
          <w:r w:rsidRPr="006C0D07">
            <w:rPr>
              <w:rFonts w:ascii="Arial" w:hAnsi="Arial" w:cs="Arial"/>
              <w:sz w:val="22"/>
              <w:szCs w:val="22"/>
            </w:rPr>
            <w:t xml:space="preserve">From a young age, </w:t>
          </w:r>
          <w:r w:rsidR="008446F9" w:rsidRPr="006C0D07">
            <w:rPr>
              <w:rFonts w:ascii="Arial" w:hAnsi="Arial" w:cs="Arial"/>
              <w:sz w:val="22"/>
              <w:szCs w:val="22"/>
            </w:rPr>
            <w:t xml:space="preserve">I </w:t>
          </w:r>
          <w:r w:rsidR="006C0D43" w:rsidRPr="006C0D07">
            <w:rPr>
              <w:rFonts w:ascii="Arial" w:hAnsi="Arial" w:cs="Arial"/>
              <w:sz w:val="22"/>
              <w:szCs w:val="22"/>
            </w:rPr>
            <w:t>participated in swimming and</w:t>
          </w:r>
          <w:r w:rsidRPr="006C0D07">
            <w:rPr>
              <w:rFonts w:ascii="Arial" w:hAnsi="Arial" w:cs="Arial"/>
              <w:sz w:val="22"/>
              <w:szCs w:val="22"/>
            </w:rPr>
            <w:t xml:space="preserve"> dancing where I </w:t>
          </w:r>
          <w:r w:rsidR="008446F9" w:rsidRPr="006C0D07">
            <w:rPr>
              <w:rFonts w:ascii="Arial" w:hAnsi="Arial" w:cs="Arial"/>
              <w:sz w:val="22"/>
              <w:szCs w:val="22"/>
            </w:rPr>
            <w:t>was taught</w:t>
          </w:r>
          <w:r w:rsidRPr="006C0D07">
            <w:rPr>
              <w:rFonts w:ascii="Arial" w:hAnsi="Arial" w:cs="Arial"/>
              <w:sz w:val="22"/>
              <w:szCs w:val="22"/>
            </w:rPr>
            <w:t xml:space="preserve"> the importance of teamwork. </w:t>
          </w:r>
          <w:r w:rsidR="006C0D43" w:rsidRPr="006C0D07">
            <w:rPr>
              <w:rFonts w:ascii="Arial" w:hAnsi="Arial" w:cs="Arial"/>
              <w:sz w:val="22"/>
              <w:szCs w:val="22"/>
            </w:rPr>
            <w:t xml:space="preserve">As both </w:t>
          </w:r>
          <w:r w:rsidRPr="006C0D07">
            <w:rPr>
              <w:rFonts w:ascii="Arial" w:hAnsi="Arial" w:cs="Arial"/>
              <w:sz w:val="22"/>
              <w:szCs w:val="22"/>
            </w:rPr>
            <w:t xml:space="preserve">can also be an individual activity, </w:t>
          </w:r>
          <w:r w:rsidR="008446F9" w:rsidRPr="006C0D07">
            <w:rPr>
              <w:rFonts w:ascii="Arial" w:hAnsi="Arial" w:cs="Arial"/>
              <w:sz w:val="22"/>
              <w:szCs w:val="22"/>
            </w:rPr>
            <w:t>I learnt how</w:t>
          </w:r>
          <w:r w:rsidRPr="006C0D07">
            <w:rPr>
              <w:rFonts w:ascii="Arial" w:hAnsi="Arial" w:cs="Arial"/>
              <w:sz w:val="22"/>
              <w:szCs w:val="22"/>
            </w:rPr>
            <w:t xml:space="preserve"> to work independently and to be self-reliant. </w:t>
          </w:r>
          <w:r w:rsidR="006C0D43" w:rsidRPr="006C0D07">
            <w:rPr>
              <w:rFonts w:ascii="Arial" w:hAnsi="Arial" w:cs="Arial"/>
              <w:sz w:val="22"/>
              <w:szCs w:val="22"/>
            </w:rPr>
            <w:t xml:space="preserve">Furthermore, since </w:t>
          </w:r>
          <w:r w:rsidRPr="006C0D07">
            <w:rPr>
              <w:rFonts w:ascii="Arial" w:hAnsi="Arial" w:cs="Arial"/>
              <w:sz w:val="22"/>
              <w:szCs w:val="22"/>
            </w:rPr>
            <w:t>dancing requires perfection and complete synchronization in a routine, I learnt dedication, commitment, and self-motivation. Perfecting a routine takes many long hours and in doing so, I learnt how to manage my time effectively and efficiently. As a dancer, I participated in many shows and competitions, some of which were on very short notice, whereby I learnt to be adaptable and always “race-ready.”</w:t>
          </w:r>
        </w:p>
        <w:p w14:paraId="2068F359" w14:textId="77777777" w:rsidR="009826AB" w:rsidRPr="006C0D07" w:rsidRDefault="009826AB" w:rsidP="006C0D07">
          <w:pPr>
            <w:spacing w:line="360" w:lineRule="auto"/>
            <w:ind w:left="-284" w:right="-284"/>
            <w:jc w:val="both"/>
            <w:rPr>
              <w:rFonts w:ascii="Arial" w:hAnsi="Arial" w:cs="Arial"/>
              <w:sz w:val="22"/>
              <w:szCs w:val="22"/>
            </w:rPr>
          </w:pPr>
        </w:p>
        <w:p w14:paraId="754C68EF" w14:textId="36442348" w:rsidR="009826AB" w:rsidRPr="006C0D07" w:rsidRDefault="009826AB" w:rsidP="006C0D07">
          <w:pPr>
            <w:spacing w:line="360" w:lineRule="auto"/>
            <w:ind w:left="-284" w:right="-284"/>
            <w:jc w:val="both"/>
            <w:rPr>
              <w:rFonts w:ascii="Arial" w:hAnsi="Arial" w:cs="Arial"/>
              <w:sz w:val="22"/>
              <w:szCs w:val="22"/>
            </w:rPr>
          </w:pPr>
          <w:r w:rsidRPr="006C0D07">
            <w:rPr>
              <w:rFonts w:ascii="Arial" w:hAnsi="Arial" w:cs="Arial"/>
              <w:sz w:val="22"/>
              <w:szCs w:val="22"/>
            </w:rPr>
            <w:t>I am a well-balanced person as I have several interests outside of my studies, such as exploring the outdoors, community service, socializing and reading</w:t>
          </w:r>
          <w:r w:rsidR="008446F9" w:rsidRPr="006C0D07">
            <w:rPr>
              <w:rFonts w:ascii="Arial" w:hAnsi="Arial" w:cs="Arial"/>
              <w:sz w:val="22"/>
              <w:szCs w:val="22"/>
            </w:rPr>
            <w:t>,</w:t>
          </w:r>
          <w:r w:rsidRPr="006C0D07">
            <w:rPr>
              <w:rFonts w:ascii="Arial" w:hAnsi="Arial" w:cs="Arial"/>
              <w:sz w:val="22"/>
              <w:szCs w:val="22"/>
            </w:rPr>
            <w:t xml:space="preserve"> whilst still being able to prioritize my studies.  I am organi</w:t>
          </w:r>
          <w:r w:rsidR="00B073D4" w:rsidRPr="006C0D07">
            <w:rPr>
              <w:rFonts w:ascii="Arial" w:hAnsi="Arial" w:cs="Arial"/>
              <w:sz w:val="22"/>
              <w:szCs w:val="22"/>
            </w:rPr>
            <w:t>s</w:t>
          </w:r>
          <w:r w:rsidRPr="006C0D07">
            <w:rPr>
              <w:rFonts w:ascii="Arial" w:hAnsi="Arial" w:cs="Arial"/>
              <w:sz w:val="22"/>
              <w:szCs w:val="22"/>
            </w:rPr>
            <w:t xml:space="preserve">ed, enthusiastic and I have strong interpersonal skills. I consider myself a worthy </w:t>
          </w:r>
          <w:r w:rsidR="00186DCC" w:rsidRPr="006C0D07">
            <w:rPr>
              <w:rFonts w:ascii="Arial" w:hAnsi="Arial" w:cs="Arial"/>
              <w:sz w:val="22"/>
              <w:szCs w:val="22"/>
            </w:rPr>
            <w:t>applicant</w:t>
          </w:r>
          <w:r w:rsidRPr="006C0D07">
            <w:rPr>
              <w:rFonts w:ascii="Arial" w:hAnsi="Arial" w:cs="Arial"/>
              <w:sz w:val="22"/>
              <w:szCs w:val="22"/>
            </w:rPr>
            <w:t xml:space="preserve"> </w:t>
          </w:r>
          <w:r w:rsidR="00186DCC">
            <w:rPr>
              <w:rFonts w:ascii="Arial" w:hAnsi="Arial" w:cs="Arial"/>
              <w:sz w:val="22"/>
              <w:szCs w:val="22"/>
            </w:rPr>
            <w:t xml:space="preserve">to </w:t>
          </w:r>
          <w:r w:rsidR="007851EE">
            <w:rPr>
              <w:rFonts w:ascii="Arial" w:hAnsi="Arial" w:cs="Arial"/>
              <w:sz w:val="22"/>
              <w:szCs w:val="22"/>
            </w:rPr>
            <w:t xml:space="preserve">participate in the vacation programme at </w:t>
          </w:r>
          <w:proofErr w:type="spellStart"/>
          <w:r w:rsidR="00774E1D">
            <w:rPr>
              <w:rFonts w:ascii="Arial" w:hAnsi="Arial" w:cs="Arial"/>
              <w:sz w:val="22"/>
              <w:szCs w:val="22"/>
            </w:rPr>
            <w:t>Rubensteins</w:t>
          </w:r>
          <w:proofErr w:type="spellEnd"/>
          <w:r w:rsidR="00774E1D">
            <w:rPr>
              <w:rFonts w:ascii="Arial" w:hAnsi="Arial" w:cs="Arial"/>
              <w:sz w:val="22"/>
              <w:szCs w:val="22"/>
            </w:rPr>
            <w:t xml:space="preserve"> Attorneys</w:t>
          </w:r>
          <w:r w:rsidR="00774E1D">
            <w:rPr>
              <w:rFonts w:ascii="Arial" w:hAnsi="Arial" w:cs="Arial"/>
              <w:sz w:val="22"/>
              <w:szCs w:val="22"/>
            </w:rPr>
            <w:t xml:space="preserve"> </w:t>
          </w:r>
          <w:r w:rsidR="007851EE">
            <w:rPr>
              <w:rFonts w:ascii="Arial" w:hAnsi="Arial" w:cs="Arial"/>
              <w:sz w:val="22"/>
              <w:szCs w:val="22"/>
            </w:rPr>
            <w:t xml:space="preserve">as </w:t>
          </w:r>
          <w:r w:rsidRPr="006C0D07">
            <w:rPr>
              <w:rFonts w:ascii="Arial" w:hAnsi="Arial" w:cs="Arial"/>
              <w:sz w:val="22"/>
              <w:szCs w:val="22"/>
            </w:rPr>
            <w:t xml:space="preserve">I am extremely hardworking, motivated and eager to learn. </w:t>
          </w:r>
        </w:p>
        <w:p w14:paraId="0F627D3B" w14:textId="77777777" w:rsidR="009826AB" w:rsidRPr="006C0D07" w:rsidRDefault="009826AB" w:rsidP="006C0D07">
          <w:pPr>
            <w:spacing w:line="360" w:lineRule="auto"/>
            <w:ind w:left="-284" w:right="-284"/>
            <w:jc w:val="both"/>
            <w:rPr>
              <w:rFonts w:ascii="Arial" w:hAnsi="Arial" w:cs="Arial"/>
              <w:sz w:val="22"/>
              <w:szCs w:val="22"/>
            </w:rPr>
          </w:pPr>
        </w:p>
        <w:p w14:paraId="506B0332" w14:textId="77777777" w:rsidR="009826AB" w:rsidRPr="006C0D07" w:rsidRDefault="009826AB" w:rsidP="006C0D07">
          <w:pPr>
            <w:spacing w:line="360" w:lineRule="auto"/>
            <w:ind w:left="-284" w:right="-284"/>
            <w:jc w:val="both"/>
            <w:rPr>
              <w:rFonts w:ascii="Arial" w:hAnsi="Arial" w:cs="Arial"/>
              <w:sz w:val="22"/>
              <w:szCs w:val="22"/>
            </w:rPr>
          </w:pPr>
          <w:r w:rsidRPr="006C0D07">
            <w:rPr>
              <w:rFonts w:ascii="Arial" w:hAnsi="Arial" w:cs="Arial"/>
              <w:sz w:val="22"/>
              <w:szCs w:val="22"/>
            </w:rPr>
            <w:t>Thank you for your time and consideration of my application.</w:t>
          </w:r>
        </w:p>
        <w:p w14:paraId="16DB6C5A" w14:textId="77777777" w:rsidR="0051398A" w:rsidRPr="006C0D07" w:rsidRDefault="0051398A" w:rsidP="006C0D07">
          <w:pPr>
            <w:spacing w:line="360" w:lineRule="auto"/>
            <w:ind w:left="-284" w:right="-284"/>
            <w:jc w:val="both"/>
            <w:rPr>
              <w:rFonts w:ascii="Arial" w:hAnsi="Arial" w:cs="Arial"/>
              <w:sz w:val="22"/>
              <w:szCs w:val="22"/>
            </w:rPr>
          </w:pPr>
        </w:p>
        <w:p w14:paraId="7AD87935" w14:textId="205EC62B" w:rsidR="0051398A" w:rsidRPr="006C0D07" w:rsidRDefault="0051398A" w:rsidP="006C0D07">
          <w:pPr>
            <w:spacing w:line="360" w:lineRule="auto"/>
            <w:ind w:left="-284" w:right="-284"/>
            <w:jc w:val="both"/>
            <w:rPr>
              <w:rFonts w:ascii="Arial" w:hAnsi="Arial" w:cs="Arial"/>
              <w:sz w:val="22"/>
            </w:rPr>
          </w:pPr>
          <w:r w:rsidRPr="006C0D07">
            <w:rPr>
              <w:rFonts w:ascii="Arial" w:hAnsi="Arial" w:cs="Arial"/>
              <w:sz w:val="22"/>
            </w:rPr>
            <w:t>Yours faithfully</w:t>
          </w:r>
          <w:r w:rsidR="00967BA7" w:rsidRPr="006C0D07">
            <w:rPr>
              <w:rFonts w:ascii="Arial" w:hAnsi="Arial" w:cs="Arial"/>
              <w:sz w:val="22"/>
            </w:rPr>
            <w:t>.</w:t>
          </w:r>
        </w:p>
        <w:p w14:paraId="1B32E8CF" w14:textId="14097EB1" w:rsidR="0051398A" w:rsidRPr="006C0D07" w:rsidRDefault="0051398A" w:rsidP="00967BA7">
          <w:pPr>
            <w:spacing w:line="360" w:lineRule="auto"/>
            <w:ind w:left="170" w:right="170"/>
            <w:jc w:val="both"/>
            <w:rPr>
              <w:rFonts w:ascii="Arial" w:hAnsi="Arial" w:cs="Arial"/>
              <w:sz w:val="22"/>
            </w:rPr>
          </w:pPr>
          <w:r w:rsidRPr="006C0D07">
            <w:rPr>
              <w:rFonts w:ascii="Arial" w:hAnsi="Arial" w:cs="Arial"/>
              <w:noProof/>
              <w:sz w:val="22"/>
              <w:szCs w:val="22"/>
            </w:rPr>
            <w:drawing>
              <wp:anchor distT="0" distB="0" distL="114300" distR="114300" simplePos="0" relativeHeight="251662336" behindDoc="0" locked="0" layoutInCell="1" allowOverlap="1" wp14:anchorId="6E51B895" wp14:editId="433E2322">
                <wp:simplePos x="0" y="0"/>
                <wp:positionH relativeFrom="margin">
                  <wp:align>left</wp:align>
                </wp:positionH>
                <wp:positionV relativeFrom="paragraph">
                  <wp:posOffset>8255</wp:posOffset>
                </wp:positionV>
                <wp:extent cx="523875" cy="446405"/>
                <wp:effectExtent l="0" t="0" r="0" b="0"/>
                <wp:wrapNone/>
                <wp:docPr id="1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5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5258" t="23357" r="41743" b="3916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23875" cy="44640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sdtContent>
    </w:sdt>
    <w:p w14:paraId="467F43A9" w14:textId="3D00C692" w:rsidR="00D15959" w:rsidRDefault="00D15959" w:rsidP="00CC3D22">
      <w:pPr>
        <w:pStyle w:val="Heading1"/>
        <w:spacing w:line="360" w:lineRule="auto"/>
        <w:rPr>
          <w:rFonts w:ascii="Arial" w:hAnsi="Arial" w:cs="Arial"/>
          <w:sz w:val="22"/>
          <w:szCs w:val="22"/>
        </w:rPr>
      </w:pPr>
    </w:p>
    <w:p w14:paraId="61CE91B9" w14:textId="77777777" w:rsidR="00186DCC" w:rsidRPr="00186DCC" w:rsidRDefault="00186DCC" w:rsidP="00186DCC"/>
    <w:p w14:paraId="1A3A79EA" w14:textId="5A292E05" w:rsidR="00D15959" w:rsidRPr="006C0D07" w:rsidRDefault="0000769C" w:rsidP="0000769C">
      <w:pPr>
        <w:shd w:val="clear" w:color="auto" w:fill="0F243E" w:themeFill="text2" w:themeFillShade="80"/>
        <w:spacing w:line="360" w:lineRule="auto"/>
        <w:jc w:val="center"/>
        <w:rPr>
          <w:rFonts w:ascii="Arial" w:hAnsi="Arial" w:cs="Arial"/>
          <w:b/>
          <w:sz w:val="22"/>
          <w:szCs w:val="22"/>
        </w:rPr>
      </w:pPr>
      <w:r w:rsidRPr="006C0D07">
        <w:rPr>
          <w:rFonts w:ascii="Arial" w:hAnsi="Arial" w:cs="Arial"/>
          <w:b/>
          <w:spacing w:val="20"/>
          <w:sz w:val="22"/>
          <w:szCs w:val="22"/>
        </w:rPr>
        <w:lastRenderedPageBreak/>
        <w:t>PERSONAL INFORMATION</w:t>
      </w:r>
    </w:p>
    <w:p w14:paraId="017E0DC6" w14:textId="77777777" w:rsidR="0000769C" w:rsidRPr="006C0D07" w:rsidRDefault="0000769C" w:rsidP="00CC3D22">
      <w:pPr>
        <w:tabs>
          <w:tab w:val="left" w:pos="2880"/>
        </w:tabs>
        <w:spacing w:line="360" w:lineRule="auto"/>
        <w:rPr>
          <w:rFonts w:ascii="Arial" w:hAnsi="Arial" w:cs="Arial"/>
          <w:sz w:val="22"/>
          <w:szCs w:val="22"/>
        </w:rPr>
      </w:pPr>
    </w:p>
    <w:p w14:paraId="5063BE94" w14:textId="06F5099A" w:rsidR="008C54AE" w:rsidRPr="006C0D07" w:rsidRDefault="00C31618" w:rsidP="00CC3D22">
      <w:pPr>
        <w:tabs>
          <w:tab w:val="left" w:pos="2880"/>
        </w:tabs>
        <w:spacing w:line="360" w:lineRule="auto"/>
        <w:rPr>
          <w:rFonts w:ascii="Arial" w:hAnsi="Arial" w:cs="Arial"/>
          <w:sz w:val="22"/>
          <w:szCs w:val="22"/>
          <w:lang w:val="en-ZA"/>
        </w:rPr>
      </w:pPr>
      <w:r w:rsidRPr="006C0D07">
        <w:rPr>
          <w:rFonts w:ascii="Arial" w:hAnsi="Arial" w:cs="Arial"/>
          <w:sz w:val="22"/>
          <w:szCs w:val="22"/>
        </w:rPr>
        <w:t>Surname</w:t>
      </w:r>
      <w:r w:rsidRPr="006C0D07">
        <w:rPr>
          <w:rFonts w:ascii="Arial" w:hAnsi="Arial" w:cs="Arial"/>
          <w:sz w:val="22"/>
          <w:szCs w:val="22"/>
        </w:rPr>
        <w:tab/>
      </w:r>
      <w:r w:rsidRPr="006C0D07">
        <w:rPr>
          <w:rFonts w:ascii="Arial" w:hAnsi="Arial" w:cs="Arial"/>
          <w:sz w:val="22"/>
          <w:szCs w:val="22"/>
        </w:rPr>
        <w:tab/>
        <w:t>:</w:t>
      </w:r>
      <w:r w:rsidR="00D15959" w:rsidRPr="006C0D07">
        <w:rPr>
          <w:rFonts w:ascii="Arial" w:hAnsi="Arial" w:cs="Arial"/>
          <w:sz w:val="22"/>
          <w:szCs w:val="22"/>
          <w:lang w:val="en-ZA"/>
        </w:rPr>
        <w:tab/>
      </w:r>
      <w:r w:rsidR="002E6724" w:rsidRPr="006C0D07">
        <w:rPr>
          <w:rFonts w:ascii="Arial" w:hAnsi="Arial" w:cs="Arial"/>
          <w:sz w:val="22"/>
          <w:szCs w:val="22"/>
          <w:lang w:val="en-ZA"/>
        </w:rPr>
        <w:t>Hilson</w:t>
      </w:r>
    </w:p>
    <w:p w14:paraId="1D9312ED" w14:textId="77777777" w:rsidR="00D15959" w:rsidRPr="006C0D07" w:rsidRDefault="00C31618" w:rsidP="00CC3D22">
      <w:pPr>
        <w:tabs>
          <w:tab w:val="left" w:pos="2880"/>
        </w:tabs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First Names</w:t>
      </w:r>
      <w:r w:rsidRPr="006C0D07">
        <w:rPr>
          <w:rFonts w:ascii="Arial" w:hAnsi="Arial" w:cs="Arial"/>
          <w:sz w:val="22"/>
          <w:szCs w:val="22"/>
        </w:rPr>
        <w:tab/>
      </w:r>
      <w:r w:rsidRPr="006C0D07">
        <w:rPr>
          <w:rFonts w:ascii="Arial" w:hAnsi="Arial" w:cs="Arial"/>
          <w:sz w:val="22"/>
          <w:szCs w:val="22"/>
        </w:rPr>
        <w:tab/>
        <w:t>:</w:t>
      </w:r>
      <w:r w:rsidR="00D15959" w:rsidRPr="006C0D07">
        <w:rPr>
          <w:rFonts w:ascii="Arial" w:hAnsi="Arial" w:cs="Arial"/>
          <w:sz w:val="22"/>
          <w:szCs w:val="22"/>
          <w:lang w:val="en-ZA"/>
        </w:rPr>
        <w:tab/>
      </w:r>
      <w:r w:rsidR="002E6724" w:rsidRPr="006C0D07">
        <w:rPr>
          <w:rFonts w:ascii="Arial" w:hAnsi="Arial" w:cs="Arial"/>
          <w:sz w:val="22"/>
          <w:szCs w:val="22"/>
          <w:lang w:val="en-ZA"/>
        </w:rPr>
        <w:t xml:space="preserve">Hannah </w:t>
      </w:r>
      <w:proofErr w:type="spellStart"/>
      <w:r w:rsidR="00CC6753" w:rsidRPr="006C0D07">
        <w:rPr>
          <w:rFonts w:ascii="Arial" w:hAnsi="Arial" w:cs="Arial"/>
          <w:sz w:val="22"/>
          <w:szCs w:val="22"/>
          <w:lang w:val="en-ZA"/>
        </w:rPr>
        <w:t>Marié</w:t>
      </w:r>
      <w:proofErr w:type="spellEnd"/>
    </w:p>
    <w:p w14:paraId="2E49DBCD" w14:textId="77777777" w:rsidR="00D15959" w:rsidRPr="006C0D07" w:rsidRDefault="00C31618" w:rsidP="00CC3D22">
      <w:pPr>
        <w:tabs>
          <w:tab w:val="left" w:pos="2880"/>
        </w:tabs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Residential Area</w:t>
      </w:r>
      <w:r w:rsidRPr="006C0D07">
        <w:rPr>
          <w:rFonts w:ascii="Arial" w:hAnsi="Arial" w:cs="Arial"/>
          <w:sz w:val="22"/>
          <w:szCs w:val="22"/>
        </w:rPr>
        <w:tab/>
      </w:r>
      <w:r w:rsidRPr="006C0D07">
        <w:rPr>
          <w:rFonts w:ascii="Arial" w:hAnsi="Arial" w:cs="Arial"/>
          <w:sz w:val="22"/>
          <w:szCs w:val="22"/>
        </w:rPr>
        <w:tab/>
        <w:t>:</w:t>
      </w:r>
      <w:r w:rsidR="00D15959" w:rsidRPr="006C0D07">
        <w:rPr>
          <w:rFonts w:ascii="Arial" w:hAnsi="Arial" w:cs="Arial"/>
          <w:sz w:val="22"/>
          <w:szCs w:val="22"/>
          <w:lang w:val="en-ZA"/>
        </w:rPr>
        <w:tab/>
      </w:r>
      <w:r w:rsidR="00B03406" w:rsidRPr="006C0D07">
        <w:rPr>
          <w:rFonts w:ascii="Arial" w:hAnsi="Arial" w:cs="Arial"/>
          <w:sz w:val="22"/>
          <w:szCs w:val="22"/>
          <w:lang w:val="en-ZA"/>
        </w:rPr>
        <w:t>Stellenbosch</w:t>
      </w:r>
    </w:p>
    <w:p w14:paraId="628208CF" w14:textId="7E6DA73A" w:rsidR="008922E6" w:rsidRPr="006C0D07" w:rsidRDefault="00276420" w:rsidP="00CC3D22">
      <w:pPr>
        <w:tabs>
          <w:tab w:val="left" w:pos="2880"/>
        </w:tabs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Date of birth</w:t>
      </w:r>
      <w:r w:rsidR="00C31618" w:rsidRPr="006C0D07">
        <w:rPr>
          <w:rFonts w:ascii="Arial" w:hAnsi="Arial" w:cs="Arial"/>
          <w:sz w:val="22"/>
          <w:szCs w:val="22"/>
        </w:rPr>
        <w:tab/>
      </w:r>
      <w:r w:rsidR="00C31618" w:rsidRPr="006C0D07">
        <w:rPr>
          <w:rFonts w:ascii="Arial" w:hAnsi="Arial" w:cs="Arial"/>
          <w:sz w:val="22"/>
          <w:szCs w:val="22"/>
        </w:rPr>
        <w:tab/>
      </w:r>
      <w:r w:rsidR="008922E6" w:rsidRPr="006C0D07">
        <w:rPr>
          <w:rFonts w:ascii="Arial" w:hAnsi="Arial" w:cs="Arial"/>
          <w:sz w:val="22"/>
          <w:szCs w:val="22"/>
        </w:rPr>
        <w:t>:</w:t>
      </w:r>
      <w:r w:rsidR="005E76AD" w:rsidRPr="006C0D07">
        <w:rPr>
          <w:rFonts w:ascii="Arial" w:hAnsi="Arial" w:cs="Arial"/>
          <w:sz w:val="22"/>
          <w:szCs w:val="22"/>
        </w:rPr>
        <w:tab/>
      </w:r>
      <w:r w:rsidR="002E6724" w:rsidRPr="006C0D07">
        <w:rPr>
          <w:rFonts w:ascii="Arial" w:hAnsi="Arial" w:cs="Arial"/>
          <w:sz w:val="22"/>
          <w:szCs w:val="22"/>
        </w:rPr>
        <w:t>11 June 1997</w:t>
      </w:r>
    </w:p>
    <w:p w14:paraId="3198D606" w14:textId="77777777" w:rsidR="00BE4CBA" w:rsidRPr="006C0D07" w:rsidRDefault="00C31618" w:rsidP="00CC3D22">
      <w:pPr>
        <w:tabs>
          <w:tab w:val="left" w:pos="2880"/>
        </w:tabs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Languages Spoken</w:t>
      </w:r>
      <w:r w:rsidRPr="006C0D07">
        <w:rPr>
          <w:rFonts w:ascii="Arial" w:hAnsi="Arial" w:cs="Arial"/>
          <w:sz w:val="22"/>
          <w:szCs w:val="22"/>
        </w:rPr>
        <w:tab/>
      </w:r>
      <w:r w:rsidRPr="006C0D07">
        <w:rPr>
          <w:rFonts w:ascii="Arial" w:hAnsi="Arial" w:cs="Arial"/>
          <w:sz w:val="22"/>
          <w:szCs w:val="22"/>
        </w:rPr>
        <w:tab/>
        <w:t>:</w:t>
      </w:r>
      <w:r w:rsidRPr="006C0D07">
        <w:rPr>
          <w:rFonts w:ascii="Arial" w:hAnsi="Arial" w:cs="Arial"/>
          <w:sz w:val="22"/>
          <w:szCs w:val="22"/>
        </w:rPr>
        <w:tab/>
      </w:r>
      <w:r w:rsidR="00482665" w:rsidRPr="006C0D07">
        <w:rPr>
          <w:rFonts w:ascii="Arial" w:hAnsi="Arial" w:cs="Arial"/>
          <w:sz w:val="22"/>
          <w:szCs w:val="22"/>
        </w:rPr>
        <w:t>English &amp; Afrikaans</w:t>
      </w:r>
    </w:p>
    <w:p w14:paraId="4F578270" w14:textId="77777777" w:rsidR="00BE4CBA" w:rsidRPr="006C0D07" w:rsidRDefault="00C31618" w:rsidP="00CC3D22">
      <w:pPr>
        <w:tabs>
          <w:tab w:val="left" w:pos="2880"/>
        </w:tabs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Marital Status</w:t>
      </w:r>
      <w:r w:rsidRPr="006C0D07">
        <w:rPr>
          <w:rFonts w:ascii="Arial" w:hAnsi="Arial" w:cs="Arial"/>
          <w:sz w:val="22"/>
          <w:szCs w:val="22"/>
        </w:rPr>
        <w:tab/>
      </w:r>
      <w:r w:rsidRPr="006C0D07">
        <w:rPr>
          <w:rFonts w:ascii="Arial" w:hAnsi="Arial" w:cs="Arial"/>
          <w:sz w:val="22"/>
          <w:szCs w:val="22"/>
        </w:rPr>
        <w:tab/>
        <w:t>:</w:t>
      </w:r>
      <w:r w:rsidRPr="006C0D07">
        <w:rPr>
          <w:rFonts w:ascii="Arial" w:hAnsi="Arial" w:cs="Arial"/>
          <w:sz w:val="22"/>
          <w:szCs w:val="22"/>
        </w:rPr>
        <w:tab/>
      </w:r>
      <w:r w:rsidR="002E6724" w:rsidRPr="006C0D07">
        <w:rPr>
          <w:rFonts w:ascii="Arial" w:hAnsi="Arial" w:cs="Arial"/>
          <w:sz w:val="22"/>
          <w:szCs w:val="22"/>
        </w:rPr>
        <w:t>Single</w:t>
      </w:r>
      <w:r w:rsidR="00B80C6C" w:rsidRPr="006C0D07">
        <w:rPr>
          <w:rFonts w:ascii="Arial" w:hAnsi="Arial" w:cs="Arial"/>
          <w:sz w:val="22"/>
          <w:szCs w:val="22"/>
        </w:rPr>
        <w:t xml:space="preserve"> </w:t>
      </w:r>
    </w:p>
    <w:p w14:paraId="6B33EFDB" w14:textId="77777777" w:rsidR="005E3B17" w:rsidRPr="006C0D07" w:rsidRDefault="00C31618" w:rsidP="00CC3D22">
      <w:pPr>
        <w:tabs>
          <w:tab w:val="left" w:pos="2880"/>
        </w:tabs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Dependants</w:t>
      </w:r>
      <w:r w:rsidRPr="006C0D07">
        <w:rPr>
          <w:rFonts w:ascii="Arial" w:hAnsi="Arial" w:cs="Arial"/>
          <w:sz w:val="22"/>
          <w:szCs w:val="22"/>
        </w:rPr>
        <w:tab/>
      </w:r>
      <w:r w:rsidRPr="006C0D07">
        <w:rPr>
          <w:rFonts w:ascii="Arial" w:hAnsi="Arial" w:cs="Arial"/>
          <w:sz w:val="22"/>
          <w:szCs w:val="22"/>
        </w:rPr>
        <w:tab/>
        <w:t>:</w:t>
      </w:r>
      <w:r w:rsidRPr="006C0D07">
        <w:rPr>
          <w:rFonts w:ascii="Arial" w:hAnsi="Arial" w:cs="Arial"/>
          <w:sz w:val="22"/>
          <w:szCs w:val="22"/>
        </w:rPr>
        <w:tab/>
      </w:r>
      <w:r w:rsidR="002E6724" w:rsidRPr="006C0D07">
        <w:rPr>
          <w:rFonts w:ascii="Arial" w:hAnsi="Arial" w:cs="Arial"/>
          <w:sz w:val="22"/>
          <w:szCs w:val="22"/>
        </w:rPr>
        <w:t>0</w:t>
      </w:r>
    </w:p>
    <w:p w14:paraId="42859759" w14:textId="77777777" w:rsidR="00BE4CBA" w:rsidRPr="006C0D07" w:rsidRDefault="00C31618" w:rsidP="00CC3D22">
      <w:pPr>
        <w:tabs>
          <w:tab w:val="left" w:pos="2880"/>
        </w:tabs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Reliable Transport</w:t>
      </w:r>
      <w:r w:rsidRPr="006C0D07">
        <w:rPr>
          <w:rFonts w:ascii="Arial" w:hAnsi="Arial" w:cs="Arial"/>
          <w:sz w:val="22"/>
          <w:szCs w:val="22"/>
        </w:rPr>
        <w:tab/>
      </w:r>
      <w:r w:rsidRPr="006C0D07">
        <w:rPr>
          <w:rFonts w:ascii="Arial" w:hAnsi="Arial" w:cs="Arial"/>
          <w:sz w:val="22"/>
          <w:szCs w:val="22"/>
        </w:rPr>
        <w:tab/>
        <w:t>:</w:t>
      </w:r>
      <w:r w:rsidRPr="006C0D07">
        <w:rPr>
          <w:rFonts w:ascii="Arial" w:hAnsi="Arial" w:cs="Arial"/>
          <w:sz w:val="22"/>
          <w:szCs w:val="22"/>
        </w:rPr>
        <w:tab/>
      </w:r>
      <w:r w:rsidR="00482665" w:rsidRPr="006C0D07">
        <w:rPr>
          <w:rFonts w:ascii="Arial" w:hAnsi="Arial" w:cs="Arial"/>
          <w:sz w:val="22"/>
          <w:szCs w:val="22"/>
        </w:rPr>
        <w:t>Yes</w:t>
      </w:r>
      <w:r w:rsidRPr="006C0D07">
        <w:rPr>
          <w:rFonts w:ascii="Arial" w:hAnsi="Arial" w:cs="Arial"/>
          <w:sz w:val="22"/>
          <w:szCs w:val="22"/>
        </w:rPr>
        <w:tab/>
      </w:r>
      <w:r w:rsidR="00BE4CBA" w:rsidRPr="006C0D07">
        <w:rPr>
          <w:rFonts w:ascii="Arial" w:hAnsi="Arial" w:cs="Arial"/>
          <w:sz w:val="22"/>
          <w:szCs w:val="22"/>
        </w:rPr>
        <w:tab/>
      </w:r>
    </w:p>
    <w:p w14:paraId="1A0C15AA" w14:textId="77777777" w:rsidR="008C54AE" w:rsidRPr="006C0D07" w:rsidRDefault="008C54AE" w:rsidP="00CC3D22">
      <w:pPr>
        <w:tabs>
          <w:tab w:val="left" w:pos="2880"/>
        </w:tabs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Valid Driver’s license</w:t>
      </w:r>
      <w:r w:rsidRPr="006C0D07">
        <w:rPr>
          <w:rFonts w:ascii="Arial" w:hAnsi="Arial" w:cs="Arial"/>
          <w:sz w:val="22"/>
          <w:szCs w:val="22"/>
        </w:rPr>
        <w:tab/>
      </w:r>
      <w:r w:rsidRPr="006C0D07">
        <w:rPr>
          <w:rFonts w:ascii="Arial" w:hAnsi="Arial" w:cs="Arial"/>
          <w:sz w:val="22"/>
          <w:szCs w:val="22"/>
        </w:rPr>
        <w:tab/>
        <w:t>:</w:t>
      </w:r>
      <w:r w:rsidRPr="006C0D07">
        <w:rPr>
          <w:rFonts w:ascii="Arial" w:hAnsi="Arial" w:cs="Arial"/>
          <w:sz w:val="22"/>
          <w:szCs w:val="22"/>
        </w:rPr>
        <w:tab/>
      </w:r>
      <w:r w:rsidR="00C10194" w:rsidRPr="006C0D07">
        <w:rPr>
          <w:rFonts w:ascii="Arial" w:hAnsi="Arial" w:cs="Arial"/>
          <w:sz w:val="22"/>
          <w:szCs w:val="22"/>
        </w:rPr>
        <w:t>Code B</w:t>
      </w:r>
    </w:p>
    <w:p w14:paraId="5CA7D68D" w14:textId="77777777" w:rsidR="00C31618" w:rsidRPr="006C0D07" w:rsidRDefault="00C31618" w:rsidP="00CC3D22">
      <w:pPr>
        <w:tabs>
          <w:tab w:val="left" w:pos="2880"/>
        </w:tabs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Employment Equity</w:t>
      </w:r>
      <w:r w:rsidRPr="006C0D07">
        <w:rPr>
          <w:rFonts w:ascii="Arial" w:hAnsi="Arial" w:cs="Arial"/>
          <w:sz w:val="22"/>
          <w:szCs w:val="22"/>
        </w:rPr>
        <w:tab/>
      </w:r>
      <w:r w:rsidRPr="006C0D07">
        <w:rPr>
          <w:rFonts w:ascii="Arial" w:hAnsi="Arial" w:cs="Arial"/>
          <w:sz w:val="22"/>
          <w:szCs w:val="22"/>
        </w:rPr>
        <w:tab/>
        <w:t>:</w:t>
      </w:r>
      <w:r w:rsidRPr="006C0D07">
        <w:rPr>
          <w:rFonts w:ascii="Arial" w:hAnsi="Arial" w:cs="Arial"/>
          <w:sz w:val="22"/>
          <w:szCs w:val="22"/>
        </w:rPr>
        <w:tab/>
      </w:r>
      <w:r w:rsidR="00482665" w:rsidRPr="006C0D07">
        <w:rPr>
          <w:rFonts w:ascii="Arial" w:hAnsi="Arial" w:cs="Arial"/>
          <w:sz w:val="22"/>
          <w:szCs w:val="22"/>
        </w:rPr>
        <w:t>White Female</w:t>
      </w:r>
    </w:p>
    <w:p w14:paraId="2DDEB71D" w14:textId="77777777" w:rsidR="00C31618" w:rsidRPr="006C0D07" w:rsidRDefault="00C31618" w:rsidP="00CC3D22">
      <w:pPr>
        <w:tabs>
          <w:tab w:val="left" w:pos="2880"/>
        </w:tabs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Nationality</w:t>
      </w:r>
      <w:r w:rsidRPr="006C0D07">
        <w:rPr>
          <w:rFonts w:ascii="Arial" w:hAnsi="Arial" w:cs="Arial"/>
          <w:sz w:val="22"/>
          <w:szCs w:val="22"/>
        </w:rPr>
        <w:tab/>
      </w:r>
      <w:r w:rsidRPr="006C0D07">
        <w:rPr>
          <w:rFonts w:ascii="Arial" w:hAnsi="Arial" w:cs="Arial"/>
          <w:sz w:val="22"/>
          <w:szCs w:val="22"/>
        </w:rPr>
        <w:tab/>
        <w:t>:</w:t>
      </w:r>
      <w:r w:rsidRPr="006C0D07">
        <w:rPr>
          <w:rFonts w:ascii="Arial" w:hAnsi="Arial" w:cs="Arial"/>
          <w:sz w:val="22"/>
          <w:szCs w:val="22"/>
        </w:rPr>
        <w:tab/>
        <w:t>RSA</w:t>
      </w:r>
    </w:p>
    <w:p w14:paraId="781DE947" w14:textId="049C74E2" w:rsidR="00CC3D22" w:rsidRPr="006C0D07" w:rsidRDefault="00C31618" w:rsidP="00CC3D22">
      <w:pPr>
        <w:tabs>
          <w:tab w:val="left" w:pos="2880"/>
        </w:tabs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Criminal Record</w:t>
      </w:r>
      <w:r w:rsidRPr="006C0D07">
        <w:rPr>
          <w:rFonts w:ascii="Arial" w:hAnsi="Arial" w:cs="Arial"/>
          <w:sz w:val="22"/>
          <w:szCs w:val="22"/>
        </w:rPr>
        <w:tab/>
      </w:r>
      <w:r w:rsidRPr="006C0D07">
        <w:rPr>
          <w:rFonts w:ascii="Arial" w:hAnsi="Arial" w:cs="Arial"/>
          <w:sz w:val="22"/>
          <w:szCs w:val="22"/>
        </w:rPr>
        <w:tab/>
        <w:t>:</w:t>
      </w:r>
      <w:r w:rsidRPr="006C0D07">
        <w:rPr>
          <w:rFonts w:ascii="Arial" w:hAnsi="Arial" w:cs="Arial"/>
          <w:sz w:val="22"/>
          <w:szCs w:val="22"/>
        </w:rPr>
        <w:tab/>
      </w:r>
      <w:r w:rsidR="00482665" w:rsidRPr="006C0D07">
        <w:rPr>
          <w:rFonts w:ascii="Arial" w:hAnsi="Arial" w:cs="Arial"/>
          <w:sz w:val="22"/>
          <w:szCs w:val="22"/>
        </w:rPr>
        <w:t>No</w:t>
      </w:r>
    </w:p>
    <w:p w14:paraId="091369DF" w14:textId="77777777" w:rsidR="006E29A4" w:rsidRPr="006C0D07" w:rsidRDefault="006E29A4" w:rsidP="00276420">
      <w:pPr>
        <w:tabs>
          <w:tab w:val="left" w:pos="2880"/>
        </w:tabs>
        <w:spacing w:line="360" w:lineRule="auto"/>
        <w:rPr>
          <w:rFonts w:ascii="Arial" w:hAnsi="Arial" w:cs="Arial"/>
          <w:sz w:val="22"/>
          <w:szCs w:val="22"/>
        </w:rPr>
      </w:pPr>
    </w:p>
    <w:p w14:paraId="2E8B33A4" w14:textId="77777777" w:rsidR="00D15959" w:rsidRPr="006C0D07" w:rsidRDefault="00E7023A" w:rsidP="007B01BF">
      <w:pPr>
        <w:shd w:val="clear" w:color="auto" w:fill="0F243E" w:themeFill="text2" w:themeFillShade="80"/>
        <w:spacing w:line="360" w:lineRule="auto"/>
        <w:jc w:val="center"/>
        <w:rPr>
          <w:rFonts w:ascii="Arial" w:hAnsi="Arial" w:cs="Arial"/>
          <w:b/>
          <w:sz w:val="22"/>
          <w:szCs w:val="22"/>
        </w:rPr>
      </w:pPr>
      <w:r w:rsidRPr="006C0D07">
        <w:rPr>
          <w:rFonts w:ascii="Arial" w:hAnsi="Arial" w:cs="Arial"/>
          <w:b/>
          <w:spacing w:val="20"/>
          <w:sz w:val="22"/>
          <w:szCs w:val="22"/>
        </w:rPr>
        <w:t>EDUCATION &amp; QUALIFICATIONS</w:t>
      </w:r>
    </w:p>
    <w:p w14:paraId="51C77A72" w14:textId="0C06B74D" w:rsidR="001300A0" w:rsidRPr="006C0D07" w:rsidRDefault="001300A0" w:rsidP="00276420">
      <w:pPr>
        <w:spacing w:line="360" w:lineRule="auto"/>
        <w:rPr>
          <w:rFonts w:ascii="Arial" w:hAnsi="Arial" w:cs="Arial"/>
          <w:sz w:val="22"/>
          <w:szCs w:val="22"/>
        </w:rPr>
      </w:pPr>
    </w:p>
    <w:p w14:paraId="7B05FB24" w14:textId="31760447" w:rsidR="00276420" w:rsidRPr="006C0D07" w:rsidRDefault="00276420" w:rsidP="00276420">
      <w:pPr>
        <w:pStyle w:val="ListParagraph"/>
        <w:numPr>
          <w:ilvl w:val="0"/>
          <w:numId w:val="2"/>
        </w:numPr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Currently </w:t>
      </w:r>
      <w:r w:rsidR="00B55C54" w:rsidRPr="006C0D07">
        <w:rPr>
          <w:rFonts w:ascii="Arial" w:hAnsi="Arial" w:cs="Arial"/>
          <w:sz w:val="22"/>
          <w:szCs w:val="22"/>
        </w:rPr>
        <w:t>a final year</w:t>
      </w:r>
      <w:r w:rsidRPr="006C0D07">
        <w:rPr>
          <w:rFonts w:ascii="Arial" w:hAnsi="Arial" w:cs="Arial"/>
          <w:sz w:val="22"/>
          <w:szCs w:val="22"/>
        </w:rPr>
        <w:t xml:space="preserve"> LLB student at the University of Stellenbosch</w:t>
      </w:r>
    </w:p>
    <w:p w14:paraId="2F80849F" w14:textId="2702764A" w:rsidR="00276420" w:rsidRPr="006C0D07" w:rsidRDefault="00276420" w:rsidP="00276420">
      <w:pPr>
        <w:pStyle w:val="ListParagraph"/>
        <w:numPr>
          <w:ilvl w:val="2"/>
          <w:numId w:val="2"/>
        </w:numPr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Economics 144 – Distinction</w:t>
      </w:r>
      <w:r w:rsidR="00186DCC">
        <w:rPr>
          <w:rFonts w:ascii="Arial" w:hAnsi="Arial" w:cs="Arial"/>
          <w:sz w:val="22"/>
          <w:szCs w:val="22"/>
        </w:rPr>
        <w:t xml:space="preserve"> &amp; Dean</w:t>
      </w:r>
      <w:r w:rsidR="00FC336E">
        <w:rPr>
          <w:rFonts w:ascii="Arial" w:hAnsi="Arial" w:cs="Arial"/>
          <w:sz w:val="22"/>
          <w:szCs w:val="22"/>
        </w:rPr>
        <w:t>’</w:t>
      </w:r>
      <w:r w:rsidR="00186DCC">
        <w:rPr>
          <w:rFonts w:ascii="Arial" w:hAnsi="Arial" w:cs="Arial"/>
          <w:sz w:val="22"/>
          <w:szCs w:val="22"/>
        </w:rPr>
        <w:t>s Merit List</w:t>
      </w:r>
    </w:p>
    <w:p w14:paraId="706C9B01" w14:textId="77777777" w:rsidR="00276420" w:rsidRPr="006C0D07" w:rsidRDefault="00276420" w:rsidP="00276420">
      <w:pPr>
        <w:pStyle w:val="ListParagraph"/>
        <w:numPr>
          <w:ilvl w:val="2"/>
          <w:numId w:val="2"/>
        </w:numPr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Creative writing – Distinction </w:t>
      </w:r>
    </w:p>
    <w:p w14:paraId="11836E00" w14:textId="45ACD1C3" w:rsidR="00276420" w:rsidRPr="00186DCC" w:rsidRDefault="00276420" w:rsidP="00186DCC">
      <w:pPr>
        <w:pStyle w:val="ListParagraph"/>
        <w:numPr>
          <w:ilvl w:val="2"/>
          <w:numId w:val="2"/>
        </w:numPr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Economics 244 – Distinction </w:t>
      </w:r>
      <w:r w:rsidR="00186DCC">
        <w:rPr>
          <w:rFonts w:ascii="Arial" w:hAnsi="Arial" w:cs="Arial"/>
          <w:sz w:val="22"/>
          <w:szCs w:val="22"/>
        </w:rPr>
        <w:t>&amp; Dean</w:t>
      </w:r>
      <w:r w:rsidR="00FC336E">
        <w:rPr>
          <w:rFonts w:ascii="Arial" w:hAnsi="Arial" w:cs="Arial"/>
          <w:sz w:val="22"/>
          <w:szCs w:val="22"/>
        </w:rPr>
        <w:t>’</w:t>
      </w:r>
      <w:r w:rsidR="00186DCC">
        <w:rPr>
          <w:rFonts w:ascii="Arial" w:hAnsi="Arial" w:cs="Arial"/>
          <w:sz w:val="22"/>
          <w:szCs w:val="22"/>
        </w:rPr>
        <w:t>s Merit List</w:t>
      </w:r>
    </w:p>
    <w:p w14:paraId="7A1FBA8E" w14:textId="0D05EC6D" w:rsidR="00276420" w:rsidRPr="00186DCC" w:rsidRDefault="00276420" w:rsidP="00186DCC">
      <w:pPr>
        <w:pStyle w:val="ListParagraph"/>
        <w:numPr>
          <w:ilvl w:val="2"/>
          <w:numId w:val="2"/>
        </w:numPr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Mercantile Law 312 (Insolvency Law) – Distinction </w:t>
      </w:r>
      <w:r w:rsidR="00186DCC">
        <w:rPr>
          <w:rFonts w:ascii="Arial" w:hAnsi="Arial" w:cs="Arial"/>
          <w:sz w:val="22"/>
          <w:szCs w:val="22"/>
        </w:rPr>
        <w:t>&amp; Dean</w:t>
      </w:r>
      <w:r w:rsidR="00FC336E">
        <w:rPr>
          <w:rFonts w:ascii="Arial" w:hAnsi="Arial" w:cs="Arial"/>
          <w:sz w:val="22"/>
          <w:szCs w:val="22"/>
        </w:rPr>
        <w:t>’</w:t>
      </w:r>
      <w:r w:rsidR="00186DCC">
        <w:rPr>
          <w:rFonts w:ascii="Arial" w:hAnsi="Arial" w:cs="Arial"/>
          <w:sz w:val="22"/>
          <w:szCs w:val="22"/>
        </w:rPr>
        <w:t>s Merit List</w:t>
      </w:r>
    </w:p>
    <w:p w14:paraId="2E44E182" w14:textId="22BEFE54" w:rsidR="00276420" w:rsidRPr="00186DCC" w:rsidRDefault="00276420" w:rsidP="00186DCC">
      <w:pPr>
        <w:pStyle w:val="ListParagraph"/>
        <w:numPr>
          <w:ilvl w:val="2"/>
          <w:numId w:val="2"/>
        </w:numPr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Mercantile Law 311 (Labour Law) – Distinction </w:t>
      </w:r>
      <w:r w:rsidR="00186DCC">
        <w:rPr>
          <w:rFonts w:ascii="Arial" w:hAnsi="Arial" w:cs="Arial"/>
          <w:sz w:val="22"/>
          <w:szCs w:val="22"/>
        </w:rPr>
        <w:t>&amp; Dean</w:t>
      </w:r>
      <w:r w:rsidR="00FC336E">
        <w:rPr>
          <w:rFonts w:ascii="Arial" w:hAnsi="Arial" w:cs="Arial"/>
          <w:sz w:val="22"/>
          <w:szCs w:val="22"/>
        </w:rPr>
        <w:t>’</w:t>
      </w:r>
      <w:r w:rsidR="00186DCC">
        <w:rPr>
          <w:rFonts w:ascii="Arial" w:hAnsi="Arial" w:cs="Arial"/>
          <w:sz w:val="22"/>
          <w:szCs w:val="22"/>
        </w:rPr>
        <w:t>s Merit List</w:t>
      </w:r>
    </w:p>
    <w:p w14:paraId="238BFEE3" w14:textId="5279A9C3" w:rsidR="00276420" w:rsidRPr="006C0D07" w:rsidRDefault="00DE6A73" w:rsidP="00276420">
      <w:pPr>
        <w:pStyle w:val="ListParagraph"/>
        <w:numPr>
          <w:ilvl w:val="2"/>
          <w:numId w:val="2"/>
        </w:numPr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Constitutional</w:t>
      </w:r>
      <w:r w:rsidR="00276420" w:rsidRPr="006C0D07">
        <w:rPr>
          <w:rFonts w:ascii="Arial" w:hAnsi="Arial" w:cs="Arial"/>
          <w:sz w:val="22"/>
          <w:szCs w:val="22"/>
        </w:rPr>
        <w:t xml:space="preserve"> Law 312 - Distinction</w:t>
      </w:r>
    </w:p>
    <w:p w14:paraId="76D9E224" w14:textId="178EDBD5" w:rsidR="00EE312A" w:rsidRPr="006C0D07" w:rsidRDefault="00EE312A" w:rsidP="00276420">
      <w:pPr>
        <w:pStyle w:val="ListParagraph"/>
        <w:numPr>
          <w:ilvl w:val="0"/>
          <w:numId w:val="2"/>
        </w:numPr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NSC Certificate [Monument High School 2015]</w:t>
      </w:r>
    </w:p>
    <w:p w14:paraId="78DD936D" w14:textId="396175DA" w:rsidR="00EE312A" w:rsidRPr="006C0D07" w:rsidRDefault="00EE312A" w:rsidP="00276420">
      <w:pPr>
        <w:pStyle w:val="ListParagraph"/>
        <w:numPr>
          <w:ilvl w:val="2"/>
          <w:numId w:val="2"/>
        </w:numPr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Accounting – Distinction </w:t>
      </w:r>
    </w:p>
    <w:p w14:paraId="09AF2278" w14:textId="77777777" w:rsidR="00323984" w:rsidRPr="006C0D07" w:rsidRDefault="00323984" w:rsidP="00276420">
      <w:pPr>
        <w:pStyle w:val="ListParagraph"/>
        <w:numPr>
          <w:ilvl w:val="2"/>
          <w:numId w:val="2"/>
        </w:numPr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Business Studies – Distinction </w:t>
      </w:r>
    </w:p>
    <w:p w14:paraId="6EEB343A" w14:textId="02AC7F6F" w:rsidR="00EE312A" w:rsidRPr="006C0D07" w:rsidRDefault="00EE312A" w:rsidP="00276420">
      <w:pPr>
        <w:pStyle w:val="ListParagraph"/>
        <w:numPr>
          <w:ilvl w:val="2"/>
          <w:numId w:val="2"/>
        </w:numPr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Geography – Distinction </w:t>
      </w:r>
    </w:p>
    <w:p w14:paraId="71DA5D35" w14:textId="77777777" w:rsidR="00323984" w:rsidRPr="006C0D07" w:rsidRDefault="00323984" w:rsidP="00276420">
      <w:pPr>
        <w:pStyle w:val="ListParagraph"/>
        <w:numPr>
          <w:ilvl w:val="2"/>
          <w:numId w:val="2"/>
        </w:numPr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Life Orientation – Distinction </w:t>
      </w:r>
    </w:p>
    <w:p w14:paraId="24FBF300" w14:textId="7040E4F5" w:rsidR="00967BA7" w:rsidRPr="006C0D07" w:rsidRDefault="003B1338" w:rsidP="004948E9">
      <w:pPr>
        <w:pStyle w:val="ListParagraph"/>
        <w:numPr>
          <w:ilvl w:val="0"/>
          <w:numId w:val="2"/>
        </w:numPr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AVSEC T</w:t>
      </w:r>
      <w:r w:rsidR="00FA074A" w:rsidRPr="006C0D07">
        <w:rPr>
          <w:rFonts w:ascii="Arial" w:hAnsi="Arial" w:cs="Arial"/>
          <w:sz w:val="22"/>
          <w:szCs w:val="22"/>
        </w:rPr>
        <w:t>raining – Lanseria Airport</w:t>
      </w:r>
      <w:r w:rsidR="00EE312A" w:rsidRPr="006C0D07">
        <w:rPr>
          <w:rFonts w:ascii="Arial" w:hAnsi="Arial" w:cs="Arial"/>
          <w:sz w:val="22"/>
          <w:szCs w:val="22"/>
        </w:rPr>
        <w:t xml:space="preserve"> </w:t>
      </w:r>
    </w:p>
    <w:p w14:paraId="0DE9F2F2" w14:textId="77777777" w:rsidR="004A5115" w:rsidRPr="006C0D07" w:rsidRDefault="004A5115" w:rsidP="00276420">
      <w:pPr>
        <w:spacing w:line="360" w:lineRule="auto"/>
        <w:rPr>
          <w:rFonts w:ascii="Arial" w:hAnsi="Arial" w:cs="Arial"/>
          <w:sz w:val="22"/>
          <w:szCs w:val="22"/>
        </w:rPr>
      </w:pPr>
    </w:p>
    <w:p w14:paraId="09B4894B" w14:textId="110ED69A" w:rsidR="002E6724" w:rsidRPr="006C0D07" w:rsidRDefault="0000769C" w:rsidP="0000769C">
      <w:pPr>
        <w:shd w:val="clear" w:color="auto" w:fill="0F243E" w:themeFill="text2" w:themeFillShade="80"/>
        <w:spacing w:line="360" w:lineRule="auto"/>
        <w:jc w:val="center"/>
        <w:rPr>
          <w:rFonts w:ascii="Arial" w:hAnsi="Arial" w:cs="Arial"/>
          <w:b/>
          <w:sz w:val="22"/>
          <w:szCs w:val="22"/>
        </w:rPr>
      </w:pPr>
      <w:r w:rsidRPr="006C0D07">
        <w:rPr>
          <w:rFonts w:ascii="Arial" w:hAnsi="Arial" w:cs="Arial"/>
          <w:b/>
          <w:spacing w:val="20"/>
          <w:sz w:val="22"/>
          <w:szCs w:val="22"/>
        </w:rPr>
        <w:t>SCHOOL ACHIEVEMENTS &amp; EXTRAMURAL ACTIVITIES</w:t>
      </w:r>
    </w:p>
    <w:p w14:paraId="7DBFFAAF" w14:textId="77777777" w:rsidR="0000769C" w:rsidRPr="006C0D07" w:rsidRDefault="0000769C" w:rsidP="00276420">
      <w:pPr>
        <w:pStyle w:val="ListParagraph"/>
        <w:spacing w:line="360" w:lineRule="auto"/>
        <w:rPr>
          <w:rFonts w:ascii="Arial" w:hAnsi="Arial" w:cs="Arial"/>
          <w:sz w:val="22"/>
          <w:szCs w:val="22"/>
        </w:rPr>
      </w:pPr>
    </w:p>
    <w:p w14:paraId="5085F95F" w14:textId="49EBFFC5" w:rsidR="00B54154" w:rsidRPr="006C0D07" w:rsidRDefault="00B54154" w:rsidP="00276420">
      <w:pPr>
        <w:pStyle w:val="ListParagraph"/>
        <w:numPr>
          <w:ilvl w:val="0"/>
          <w:numId w:val="4"/>
        </w:numPr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Swimming </w:t>
      </w:r>
    </w:p>
    <w:p w14:paraId="55D31AB0" w14:textId="66F8D439" w:rsidR="00B54154" w:rsidRPr="006C0D07" w:rsidRDefault="00B54154" w:rsidP="00276420">
      <w:pPr>
        <w:pStyle w:val="ListParagraph"/>
        <w:numPr>
          <w:ilvl w:val="1"/>
          <w:numId w:val="4"/>
        </w:numPr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CGA gold </w:t>
      </w:r>
      <w:r w:rsidR="00763384" w:rsidRPr="006C0D07">
        <w:rPr>
          <w:rFonts w:ascii="Arial" w:hAnsi="Arial" w:cs="Arial"/>
          <w:sz w:val="22"/>
          <w:szCs w:val="22"/>
        </w:rPr>
        <w:t>medallist</w:t>
      </w:r>
    </w:p>
    <w:p w14:paraId="72F273EF" w14:textId="32D04F8C" w:rsidR="004948E9" w:rsidRPr="006C0D07" w:rsidRDefault="004948E9" w:rsidP="004948E9">
      <w:pPr>
        <w:pStyle w:val="ListParagraph"/>
        <w:numPr>
          <w:ilvl w:val="0"/>
          <w:numId w:val="4"/>
        </w:numPr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Honours Awards </w:t>
      </w:r>
    </w:p>
    <w:p w14:paraId="6CB7EC80" w14:textId="06D6788E" w:rsidR="004948E9" w:rsidRPr="006C0D07" w:rsidRDefault="004948E9" w:rsidP="004948E9">
      <w:pPr>
        <w:pStyle w:val="ListParagraph"/>
        <w:numPr>
          <w:ilvl w:val="1"/>
          <w:numId w:val="4"/>
        </w:numPr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Academics </w:t>
      </w:r>
    </w:p>
    <w:p w14:paraId="5EA9826D" w14:textId="4F79E4E9" w:rsidR="006C0D07" w:rsidRPr="00186DCC" w:rsidRDefault="004948E9" w:rsidP="00186DCC">
      <w:pPr>
        <w:pStyle w:val="ListParagraph"/>
        <w:numPr>
          <w:ilvl w:val="1"/>
          <w:numId w:val="4"/>
        </w:numPr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Culture </w:t>
      </w:r>
    </w:p>
    <w:p w14:paraId="23729E41" w14:textId="5D1E1E23" w:rsidR="004948E9" w:rsidRPr="006C0D07" w:rsidRDefault="004948E9" w:rsidP="004948E9">
      <w:pPr>
        <w:pStyle w:val="ListParagraph"/>
        <w:numPr>
          <w:ilvl w:val="0"/>
          <w:numId w:val="4"/>
        </w:numPr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Modern, Hip Hop, Ballet &amp; Tap dance</w:t>
      </w:r>
    </w:p>
    <w:p w14:paraId="77917CD4" w14:textId="284908CB" w:rsidR="003B1338" w:rsidRPr="006C0D07" w:rsidRDefault="004948E9" w:rsidP="004948E9">
      <w:pPr>
        <w:pStyle w:val="ListParagraph"/>
        <w:numPr>
          <w:ilvl w:val="1"/>
          <w:numId w:val="4"/>
        </w:numPr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Group winners in National Eisteddfod dance competition</w:t>
      </w:r>
    </w:p>
    <w:p w14:paraId="42A1FE09" w14:textId="5B9B80AD" w:rsidR="004948E9" w:rsidRPr="006C0D07" w:rsidRDefault="004948E9" w:rsidP="004948E9">
      <w:pPr>
        <w:pStyle w:val="ListParagraph"/>
        <w:numPr>
          <w:ilvl w:val="1"/>
          <w:numId w:val="4"/>
        </w:numPr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Finalists in Dance to Las Vegas Competition</w:t>
      </w:r>
    </w:p>
    <w:p w14:paraId="6EE9D13E" w14:textId="3AD388C9" w:rsidR="003B1338" w:rsidRPr="006C0D07" w:rsidRDefault="003B1338" w:rsidP="004948E9">
      <w:pPr>
        <w:pStyle w:val="ListParagraph"/>
        <w:numPr>
          <w:ilvl w:val="1"/>
          <w:numId w:val="4"/>
        </w:numPr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Participa</w:t>
      </w:r>
      <w:r w:rsidR="00CC3D22" w:rsidRPr="006C0D07">
        <w:rPr>
          <w:rFonts w:ascii="Arial" w:hAnsi="Arial" w:cs="Arial"/>
          <w:sz w:val="22"/>
          <w:szCs w:val="22"/>
        </w:rPr>
        <w:t>ted in Roodepoort and Alberton dance f</w:t>
      </w:r>
      <w:r w:rsidRPr="006C0D07">
        <w:rPr>
          <w:rFonts w:ascii="Arial" w:hAnsi="Arial" w:cs="Arial"/>
          <w:sz w:val="22"/>
          <w:szCs w:val="22"/>
        </w:rPr>
        <w:t>estival</w:t>
      </w:r>
      <w:r w:rsidR="00C10194" w:rsidRPr="006C0D07">
        <w:rPr>
          <w:rFonts w:ascii="Arial" w:hAnsi="Arial" w:cs="Arial"/>
          <w:sz w:val="22"/>
          <w:szCs w:val="22"/>
        </w:rPr>
        <w:t>s</w:t>
      </w:r>
      <w:r w:rsidR="00EE312A" w:rsidRPr="006C0D07">
        <w:rPr>
          <w:rFonts w:ascii="Arial" w:hAnsi="Arial" w:cs="Arial"/>
          <w:sz w:val="22"/>
          <w:szCs w:val="22"/>
        </w:rPr>
        <w:t xml:space="preserve"> [2006 – 2014] </w:t>
      </w:r>
    </w:p>
    <w:p w14:paraId="60335192" w14:textId="4F3066E2" w:rsidR="004948E9" w:rsidRPr="006C0D07" w:rsidRDefault="004948E9" w:rsidP="004948E9">
      <w:pPr>
        <w:pStyle w:val="ListParagraph"/>
        <w:numPr>
          <w:ilvl w:val="1"/>
          <w:numId w:val="4"/>
        </w:numPr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Participated in the AIDT yearly exams for dancers</w:t>
      </w:r>
      <w:r w:rsidR="00D3183B" w:rsidRPr="006C0D07">
        <w:rPr>
          <w:rFonts w:ascii="Arial" w:hAnsi="Arial" w:cs="Arial"/>
          <w:sz w:val="22"/>
          <w:szCs w:val="22"/>
        </w:rPr>
        <w:t xml:space="preserve"> [2006 – 2014]</w:t>
      </w:r>
    </w:p>
    <w:p w14:paraId="21B9DA15" w14:textId="77777777" w:rsidR="0000769C" w:rsidRPr="006C0D07" w:rsidRDefault="00D813F6" w:rsidP="00276420">
      <w:pPr>
        <w:pStyle w:val="ListParagraph"/>
        <w:numPr>
          <w:ilvl w:val="0"/>
          <w:numId w:val="3"/>
        </w:numPr>
        <w:spacing w:line="360" w:lineRule="auto"/>
        <w:ind w:left="720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Volunteered at the Cradle of Hope Women’s Home</w:t>
      </w:r>
    </w:p>
    <w:p w14:paraId="2815B7F2" w14:textId="1B5EDFBB" w:rsidR="00B71B5C" w:rsidRPr="006C0D07" w:rsidRDefault="00D813F6" w:rsidP="00276420">
      <w:pPr>
        <w:pStyle w:val="ListParagraph"/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 </w:t>
      </w:r>
    </w:p>
    <w:p w14:paraId="1F50CEF0" w14:textId="54ED4F76" w:rsidR="00492077" w:rsidRPr="006C0D07" w:rsidRDefault="0000769C" w:rsidP="0000769C">
      <w:pPr>
        <w:shd w:val="clear" w:color="auto" w:fill="0F243E" w:themeFill="text2" w:themeFillShade="80"/>
        <w:spacing w:line="360" w:lineRule="auto"/>
        <w:jc w:val="center"/>
        <w:rPr>
          <w:rFonts w:ascii="Arial" w:hAnsi="Arial" w:cs="Arial"/>
          <w:b/>
          <w:sz w:val="22"/>
          <w:szCs w:val="22"/>
        </w:rPr>
      </w:pPr>
      <w:r w:rsidRPr="006C0D07">
        <w:rPr>
          <w:rFonts w:ascii="Arial" w:hAnsi="Arial" w:cs="Arial"/>
          <w:b/>
          <w:spacing w:val="20"/>
          <w:sz w:val="22"/>
          <w:szCs w:val="22"/>
        </w:rPr>
        <w:t>UNIVERSITY TIMELINE</w:t>
      </w:r>
    </w:p>
    <w:p w14:paraId="388C6025" w14:textId="77777777" w:rsidR="0000769C" w:rsidRPr="006C0D07" w:rsidRDefault="0000769C" w:rsidP="00276420">
      <w:pPr>
        <w:pStyle w:val="ListParagraph"/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7A1F968A" w14:textId="5D80FD90" w:rsidR="003A0406" w:rsidRPr="006C0D07" w:rsidRDefault="003A0406" w:rsidP="00276420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Part of the SLSJ Society</w:t>
      </w:r>
    </w:p>
    <w:p w14:paraId="28DF25AB" w14:textId="17D2A409" w:rsidR="003A0406" w:rsidRPr="006C0D07" w:rsidRDefault="003A0406" w:rsidP="00276420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Volunteered at </w:t>
      </w:r>
      <w:proofErr w:type="spellStart"/>
      <w:r w:rsidRPr="006C0D07">
        <w:rPr>
          <w:rFonts w:ascii="Arial" w:hAnsi="Arial" w:cs="Arial"/>
          <w:sz w:val="22"/>
          <w:szCs w:val="22"/>
        </w:rPr>
        <w:t>Kayamandi</w:t>
      </w:r>
      <w:proofErr w:type="spellEnd"/>
      <w:r w:rsidRPr="006C0D07">
        <w:rPr>
          <w:rFonts w:ascii="Arial" w:hAnsi="Arial" w:cs="Arial"/>
          <w:sz w:val="22"/>
          <w:szCs w:val="22"/>
        </w:rPr>
        <w:t xml:space="preserve"> Primary School </w:t>
      </w:r>
      <w:r w:rsidR="00EE312A" w:rsidRPr="006C0D07">
        <w:rPr>
          <w:rFonts w:ascii="Arial" w:hAnsi="Arial" w:cs="Arial"/>
          <w:sz w:val="22"/>
          <w:szCs w:val="22"/>
        </w:rPr>
        <w:t>[</w:t>
      </w:r>
      <w:r w:rsidR="00D3183B" w:rsidRPr="006C0D07">
        <w:rPr>
          <w:rFonts w:ascii="Arial" w:hAnsi="Arial" w:cs="Arial"/>
          <w:sz w:val="22"/>
          <w:szCs w:val="22"/>
        </w:rPr>
        <w:t>C</w:t>
      </w:r>
      <w:r w:rsidRPr="006C0D07">
        <w:rPr>
          <w:rFonts w:ascii="Arial" w:hAnsi="Arial" w:cs="Arial"/>
          <w:sz w:val="22"/>
          <w:szCs w:val="22"/>
        </w:rPr>
        <w:t xml:space="preserve">ultural </w:t>
      </w:r>
      <w:r w:rsidR="00D3183B" w:rsidRPr="006C0D07">
        <w:rPr>
          <w:rFonts w:ascii="Arial" w:hAnsi="Arial" w:cs="Arial"/>
          <w:sz w:val="22"/>
          <w:szCs w:val="22"/>
        </w:rPr>
        <w:t>D</w:t>
      </w:r>
      <w:r w:rsidRPr="006C0D07">
        <w:rPr>
          <w:rFonts w:ascii="Arial" w:hAnsi="Arial" w:cs="Arial"/>
          <w:sz w:val="22"/>
          <w:szCs w:val="22"/>
        </w:rPr>
        <w:t>iversity</w:t>
      </w:r>
      <w:r w:rsidR="00EE312A" w:rsidRPr="006C0D07">
        <w:rPr>
          <w:rFonts w:ascii="Arial" w:hAnsi="Arial" w:cs="Arial"/>
          <w:sz w:val="22"/>
          <w:szCs w:val="22"/>
        </w:rPr>
        <w:t xml:space="preserve"> </w:t>
      </w:r>
      <w:r w:rsidR="00D3183B" w:rsidRPr="006C0D07">
        <w:rPr>
          <w:rFonts w:ascii="Arial" w:hAnsi="Arial" w:cs="Arial"/>
          <w:sz w:val="22"/>
          <w:szCs w:val="22"/>
        </w:rPr>
        <w:t>P</w:t>
      </w:r>
      <w:r w:rsidR="00EE312A" w:rsidRPr="006C0D07">
        <w:rPr>
          <w:rFonts w:ascii="Arial" w:hAnsi="Arial" w:cs="Arial"/>
          <w:sz w:val="22"/>
          <w:szCs w:val="22"/>
        </w:rPr>
        <w:t xml:space="preserve">rogramme] </w:t>
      </w:r>
    </w:p>
    <w:p w14:paraId="62285BF5" w14:textId="6C283ECB" w:rsidR="00152F98" w:rsidRPr="006C0D07" w:rsidRDefault="00B71B5C" w:rsidP="0051398A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Completed vacation work at Smith Van Der Watt </w:t>
      </w:r>
      <w:r w:rsidR="006C0D43" w:rsidRPr="006C0D07">
        <w:rPr>
          <w:rFonts w:ascii="Arial" w:hAnsi="Arial" w:cs="Arial"/>
          <w:sz w:val="22"/>
          <w:szCs w:val="22"/>
        </w:rPr>
        <w:t xml:space="preserve">Attorneys </w:t>
      </w:r>
      <w:r w:rsidRPr="006C0D07">
        <w:rPr>
          <w:rFonts w:ascii="Arial" w:hAnsi="Arial" w:cs="Arial"/>
          <w:sz w:val="22"/>
          <w:szCs w:val="22"/>
        </w:rPr>
        <w:t xml:space="preserve">during </w:t>
      </w:r>
      <w:r w:rsidR="006C0D43" w:rsidRPr="006C0D07">
        <w:rPr>
          <w:rFonts w:ascii="Arial" w:hAnsi="Arial" w:cs="Arial"/>
          <w:sz w:val="22"/>
          <w:szCs w:val="22"/>
        </w:rPr>
        <w:t xml:space="preserve">the </w:t>
      </w:r>
      <w:r w:rsidRPr="006C0D07">
        <w:rPr>
          <w:rFonts w:ascii="Arial" w:hAnsi="Arial" w:cs="Arial"/>
          <w:sz w:val="22"/>
          <w:szCs w:val="22"/>
        </w:rPr>
        <w:t xml:space="preserve">June/ July holidays </w:t>
      </w:r>
      <w:r w:rsidR="006C0D43" w:rsidRPr="006C0D07">
        <w:rPr>
          <w:rFonts w:ascii="Arial" w:hAnsi="Arial" w:cs="Arial"/>
          <w:sz w:val="22"/>
          <w:szCs w:val="22"/>
        </w:rPr>
        <w:t>of</w:t>
      </w:r>
      <w:r w:rsidRPr="006C0D07">
        <w:rPr>
          <w:rFonts w:ascii="Arial" w:hAnsi="Arial" w:cs="Arial"/>
          <w:sz w:val="22"/>
          <w:szCs w:val="22"/>
        </w:rPr>
        <w:t xml:space="preserve"> </w:t>
      </w:r>
      <w:r w:rsidR="00B55C54" w:rsidRPr="006C0D07">
        <w:rPr>
          <w:rFonts w:ascii="Arial" w:hAnsi="Arial" w:cs="Arial"/>
          <w:sz w:val="22"/>
          <w:szCs w:val="22"/>
        </w:rPr>
        <w:t xml:space="preserve">2018 &amp; </w:t>
      </w:r>
      <w:r w:rsidRPr="006C0D07">
        <w:rPr>
          <w:rFonts w:ascii="Arial" w:hAnsi="Arial" w:cs="Arial"/>
          <w:sz w:val="22"/>
          <w:szCs w:val="22"/>
        </w:rPr>
        <w:t>2019</w:t>
      </w:r>
    </w:p>
    <w:p w14:paraId="5ED8FC54" w14:textId="77777777" w:rsidR="00152F98" w:rsidRPr="006C0D07" w:rsidRDefault="00152F98" w:rsidP="00276420">
      <w:pPr>
        <w:pStyle w:val="ListParagraph"/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1D7861AE" w14:textId="22A3F8F7" w:rsidR="00B71B5C" w:rsidRPr="006C0D07" w:rsidRDefault="0000769C" w:rsidP="0000769C">
      <w:pPr>
        <w:shd w:val="clear" w:color="auto" w:fill="0F243E" w:themeFill="text2" w:themeFillShade="80"/>
        <w:spacing w:line="360" w:lineRule="auto"/>
        <w:jc w:val="center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b/>
          <w:bCs/>
          <w:sz w:val="22"/>
          <w:szCs w:val="22"/>
        </w:rPr>
        <w:t>SKILLS AND COMPETENCIES</w:t>
      </w:r>
    </w:p>
    <w:p w14:paraId="5492EC57" w14:textId="40AA3570" w:rsidR="00152F98" w:rsidRPr="006C0D07" w:rsidRDefault="00152F98" w:rsidP="00152F98">
      <w:pPr>
        <w:spacing w:line="360" w:lineRule="auto"/>
        <w:rPr>
          <w:rFonts w:ascii="Arial" w:hAnsi="Arial" w:cs="Arial"/>
          <w:sz w:val="22"/>
          <w:szCs w:val="22"/>
        </w:rPr>
      </w:pPr>
    </w:p>
    <w:tbl>
      <w:tblPr>
        <w:tblStyle w:val="TableGrid"/>
        <w:tblW w:w="0" w:type="auto"/>
        <w:tblInd w:w="3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31"/>
        <w:gridCol w:w="4619"/>
      </w:tblGrid>
      <w:tr w:rsidR="00152F98" w:rsidRPr="006C0D07" w14:paraId="47736CF6" w14:textId="77777777" w:rsidTr="00152F98">
        <w:tc>
          <w:tcPr>
            <w:tcW w:w="4731" w:type="dxa"/>
          </w:tcPr>
          <w:p w14:paraId="73B026EE" w14:textId="066A4698" w:rsidR="00152F98" w:rsidRPr="006C0D07" w:rsidRDefault="00152F98" w:rsidP="00152F9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C0D07">
              <w:rPr>
                <w:rFonts w:ascii="Arial" w:hAnsi="Arial" w:cs="Arial"/>
                <w:sz w:val="22"/>
                <w:szCs w:val="22"/>
              </w:rPr>
              <w:t xml:space="preserve">Basic drafting </w:t>
            </w:r>
            <w:r w:rsidR="00B16C66">
              <w:rPr>
                <w:rFonts w:ascii="Arial" w:hAnsi="Arial" w:cs="Arial"/>
                <w:sz w:val="22"/>
                <w:szCs w:val="22"/>
              </w:rPr>
              <w:t>skills</w:t>
            </w:r>
          </w:p>
          <w:p w14:paraId="34D95647" w14:textId="673C15A2" w:rsidR="00152F98" w:rsidRPr="006C0D07" w:rsidRDefault="00831182" w:rsidP="00152F9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C0D07">
              <w:rPr>
                <w:rFonts w:ascii="Arial" w:hAnsi="Arial" w:cs="Arial"/>
                <w:sz w:val="22"/>
                <w:szCs w:val="22"/>
              </w:rPr>
              <w:t>Teamwork</w:t>
            </w:r>
          </w:p>
          <w:p w14:paraId="66C87373" w14:textId="144CD6CF" w:rsidR="00152F98" w:rsidRPr="006C0D07" w:rsidRDefault="00152F98" w:rsidP="00152F9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C0D07">
              <w:rPr>
                <w:rFonts w:ascii="Arial" w:hAnsi="Arial" w:cs="Arial"/>
                <w:sz w:val="22"/>
                <w:szCs w:val="22"/>
              </w:rPr>
              <w:t xml:space="preserve">Time management </w:t>
            </w:r>
            <w:r w:rsidR="00B16C66">
              <w:rPr>
                <w:rFonts w:ascii="Arial" w:hAnsi="Arial" w:cs="Arial"/>
                <w:sz w:val="22"/>
                <w:szCs w:val="22"/>
              </w:rPr>
              <w:t>skills</w:t>
            </w:r>
          </w:p>
          <w:p w14:paraId="3301E2C3" w14:textId="06668375" w:rsidR="00152F98" w:rsidRPr="006C0D07" w:rsidRDefault="00152F98" w:rsidP="00152F9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C0D07">
              <w:rPr>
                <w:rFonts w:ascii="Arial" w:hAnsi="Arial" w:cs="Arial"/>
                <w:sz w:val="22"/>
                <w:szCs w:val="22"/>
              </w:rPr>
              <w:t>Organi</w:t>
            </w:r>
            <w:r w:rsidR="00B073D4" w:rsidRPr="006C0D07">
              <w:rPr>
                <w:rFonts w:ascii="Arial" w:hAnsi="Arial" w:cs="Arial"/>
                <w:sz w:val="22"/>
                <w:szCs w:val="22"/>
              </w:rPr>
              <w:t>s</w:t>
            </w:r>
            <w:r w:rsidRPr="006C0D07">
              <w:rPr>
                <w:rFonts w:ascii="Arial" w:hAnsi="Arial" w:cs="Arial"/>
                <w:sz w:val="22"/>
                <w:szCs w:val="22"/>
              </w:rPr>
              <w:t>ation</w:t>
            </w:r>
            <w:r w:rsidR="00831182" w:rsidRPr="006C0D07">
              <w:rPr>
                <w:rFonts w:ascii="Arial" w:hAnsi="Arial" w:cs="Arial"/>
                <w:sz w:val="22"/>
                <w:szCs w:val="22"/>
              </w:rPr>
              <w:t xml:space="preserve">al skills </w:t>
            </w:r>
          </w:p>
          <w:p w14:paraId="784BF4F0" w14:textId="14DE62FF" w:rsidR="00831182" w:rsidRPr="006C0D07" w:rsidRDefault="00831182" w:rsidP="00152F9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C0D07">
              <w:rPr>
                <w:rFonts w:ascii="Arial" w:hAnsi="Arial" w:cs="Arial"/>
                <w:sz w:val="22"/>
                <w:szCs w:val="22"/>
              </w:rPr>
              <w:t>Attention to detail</w:t>
            </w:r>
          </w:p>
          <w:p w14:paraId="6A652077" w14:textId="112DF306" w:rsidR="00152F98" w:rsidRPr="006C0D07" w:rsidRDefault="00152F98" w:rsidP="00152F9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C0D07">
              <w:rPr>
                <w:rFonts w:ascii="Arial" w:hAnsi="Arial" w:cs="Arial"/>
                <w:sz w:val="22"/>
                <w:szCs w:val="22"/>
              </w:rPr>
              <w:t>Strong interpersonal ski</w:t>
            </w:r>
            <w:r w:rsidR="00831182" w:rsidRPr="006C0D07">
              <w:rPr>
                <w:rFonts w:ascii="Arial" w:hAnsi="Arial" w:cs="Arial"/>
                <w:sz w:val="22"/>
                <w:szCs w:val="22"/>
              </w:rPr>
              <w:t>lls</w:t>
            </w:r>
          </w:p>
          <w:p w14:paraId="449B55F7" w14:textId="4BABF607" w:rsidR="00152F98" w:rsidRPr="006C0D07" w:rsidRDefault="00152F98" w:rsidP="00152F9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C0D07">
              <w:rPr>
                <w:rFonts w:ascii="Arial" w:hAnsi="Arial" w:cs="Arial"/>
                <w:sz w:val="22"/>
                <w:szCs w:val="22"/>
              </w:rPr>
              <w:t xml:space="preserve">Problem-solving </w:t>
            </w:r>
            <w:r w:rsidR="00831182" w:rsidRPr="006C0D07">
              <w:rPr>
                <w:rFonts w:ascii="Arial" w:hAnsi="Arial" w:cs="Arial"/>
                <w:sz w:val="22"/>
                <w:szCs w:val="22"/>
              </w:rPr>
              <w:t xml:space="preserve">skills </w:t>
            </w:r>
          </w:p>
          <w:p w14:paraId="1213D251" w14:textId="4384A60E" w:rsidR="00152F98" w:rsidRPr="006C0D07" w:rsidRDefault="00831182" w:rsidP="00152F9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C0D07">
              <w:rPr>
                <w:rFonts w:ascii="Arial" w:hAnsi="Arial" w:cs="Arial"/>
                <w:sz w:val="22"/>
                <w:szCs w:val="22"/>
              </w:rPr>
              <w:t xml:space="preserve">Written </w:t>
            </w:r>
            <w:r w:rsidR="00826F28">
              <w:rPr>
                <w:rFonts w:ascii="Arial" w:hAnsi="Arial" w:cs="Arial"/>
                <w:sz w:val="22"/>
                <w:szCs w:val="22"/>
              </w:rPr>
              <w:t xml:space="preserve">&amp; oral </w:t>
            </w:r>
            <w:r w:rsidRPr="006C0D07">
              <w:rPr>
                <w:rFonts w:ascii="Arial" w:hAnsi="Arial" w:cs="Arial"/>
                <w:sz w:val="22"/>
                <w:szCs w:val="22"/>
              </w:rPr>
              <w:t xml:space="preserve">communication </w:t>
            </w:r>
          </w:p>
          <w:p w14:paraId="3BD38C1A" w14:textId="77777777" w:rsidR="00831182" w:rsidRPr="006C0D07" w:rsidRDefault="00831182" w:rsidP="00152F9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C0D07">
              <w:rPr>
                <w:rFonts w:ascii="Arial" w:hAnsi="Arial" w:cs="Arial"/>
                <w:sz w:val="22"/>
                <w:szCs w:val="22"/>
              </w:rPr>
              <w:t xml:space="preserve">Commercial awareness </w:t>
            </w:r>
          </w:p>
          <w:p w14:paraId="5092AAE1" w14:textId="4CA12358" w:rsidR="00831182" w:rsidRPr="006C0D07" w:rsidRDefault="00831182" w:rsidP="00152F9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C0D07">
              <w:rPr>
                <w:rFonts w:ascii="Arial" w:hAnsi="Arial" w:cs="Arial"/>
                <w:sz w:val="22"/>
                <w:szCs w:val="22"/>
              </w:rPr>
              <w:t xml:space="preserve">Research &amp; </w:t>
            </w:r>
            <w:r w:rsidR="00B16C66">
              <w:rPr>
                <w:rFonts w:ascii="Arial" w:hAnsi="Arial" w:cs="Arial"/>
                <w:sz w:val="22"/>
                <w:szCs w:val="22"/>
              </w:rPr>
              <w:t>A</w:t>
            </w:r>
            <w:r w:rsidRPr="006C0D07">
              <w:rPr>
                <w:rFonts w:ascii="Arial" w:hAnsi="Arial" w:cs="Arial"/>
                <w:sz w:val="22"/>
                <w:szCs w:val="22"/>
              </w:rPr>
              <w:t xml:space="preserve">nalysis </w:t>
            </w:r>
          </w:p>
        </w:tc>
        <w:tc>
          <w:tcPr>
            <w:tcW w:w="4619" w:type="dxa"/>
          </w:tcPr>
          <w:p w14:paraId="2D3F3F91" w14:textId="77777777" w:rsidR="00152F98" w:rsidRPr="006C0D07" w:rsidRDefault="00152F98" w:rsidP="00152F9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C0D07">
              <w:rPr>
                <w:rFonts w:ascii="Arial" w:hAnsi="Arial" w:cs="Arial"/>
                <w:sz w:val="22"/>
                <w:szCs w:val="22"/>
              </w:rPr>
              <w:t>Responsible &amp; Trustworthy</w:t>
            </w:r>
          </w:p>
          <w:p w14:paraId="27A6822F" w14:textId="77777777" w:rsidR="00152F98" w:rsidRPr="006C0D07" w:rsidRDefault="00152F98" w:rsidP="00152F9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C0D07">
              <w:rPr>
                <w:rFonts w:ascii="Arial" w:hAnsi="Arial" w:cs="Arial"/>
                <w:sz w:val="22"/>
                <w:szCs w:val="22"/>
              </w:rPr>
              <w:t xml:space="preserve">Ethical </w:t>
            </w:r>
          </w:p>
          <w:p w14:paraId="650F9464" w14:textId="77777777" w:rsidR="00152F98" w:rsidRPr="006C0D07" w:rsidRDefault="00152F98" w:rsidP="00152F9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C0D07">
              <w:rPr>
                <w:rFonts w:ascii="Arial" w:hAnsi="Arial" w:cs="Arial"/>
                <w:sz w:val="22"/>
                <w:szCs w:val="22"/>
              </w:rPr>
              <w:t>Results orientated</w:t>
            </w:r>
          </w:p>
          <w:p w14:paraId="509AF4A2" w14:textId="77777777" w:rsidR="00152F98" w:rsidRPr="006C0D07" w:rsidRDefault="00152F98" w:rsidP="00152F9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C0D07">
              <w:rPr>
                <w:rFonts w:ascii="Arial" w:hAnsi="Arial" w:cs="Arial"/>
                <w:sz w:val="22"/>
                <w:szCs w:val="22"/>
              </w:rPr>
              <w:t xml:space="preserve">Honest </w:t>
            </w:r>
          </w:p>
          <w:p w14:paraId="25B26257" w14:textId="055FBA3B" w:rsidR="00831182" w:rsidRPr="006C0D07" w:rsidRDefault="00831182" w:rsidP="00152F98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C0D07">
              <w:rPr>
                <w:rFonts w:ascii="Arial" w:hAnsi="Arial" w:cs="Arial"/>
                <w:sz w:val="22"/>
                <w:szCs w:val="22"/>
              </w:rPr>
              <w:t xml:space="preserve">Drive &amp; </w:t>
            </w:r>
            <w:r w:rsidR="00B16C66">
              <w:rPr>
                <w:rFonts w:ascii="Arial" w:hAnsi="Arial" w:cs="Arial"/>
                <w:sz w:val="22"/>
                <w:szCs w:val="22"/>
              </w:rPr>
              <w:t>E</w:t>
            </w:r>
            <w:r w:rsidRPr="006C0D07">
              <w:rPr>
                <w:rFonts w:ascii="Arial" w:hAnsi="Arial" w:cs="Arial"/>
                <w:sz w:val="22"/>
                <w:szCs w:val="22"/>
              </w:rPr>
              <w:t>ndurance</w:t>
            </w:r>
          </w:p>
        </w:tc>
      </w:tr>
    </w:tbl>
    <w:p w14:paraId="56E95626" w14:textId="77777777" w:rsidR="009A3F7A" w:rsidRPr="006C0D07" w:rsidRDefault="009A3F7A" w:rsidP="00152F98">
      <w:pPr>
        <w:spacing w:line="360" w:lineRule="auto"/>
        <w:rPr>
          <w:rFonts w:ascii="Arial" w:hAnsi="Arial" w:cs="Arial"/>
          <w:sz w:val="22"/>
          <w:szCs w:val="22"/>
        </w:rPr>
      </w:pPr>
    </w:p>
    <w:p w14:paraId="6F839C84" w14:textId="474C2C06" w:rsidR="009A3F7A" w:rsidRPr="006C0D07" w:rsidRDefault="009A3F7A" w:rsidP="009A3F7A">
      <w:pPr>
        <w:shd w:val="clear" w:color="auto" w:fill="0F243E" w:themeFill="text2" w:themeFillShade="80"/>
        <w:spacing w:line="360" w:lineRule="auto"/>
        <w:jc w:val="center"/>
        <w:rPr>
          <w:rFonts w:ascii="Arial" w:hAnsi="Arial" w:cs="Arial"/>
          <w:b/>
          <w:sz w:val="22"/>
          <w:szCs w:val="22"/>
        </w:rPr>
      </w:pPr>
      <w:r w:rsidRPr="006C0D07">
        <w:rPr>
          <w:rFonts w:ascii="Arial" w:hAnsi="Arial" w:cs="Arial"/>
          <w:b/>
          <w:spacing w:val="20"/>
          <w:sz w:val="22"/>
          <w:szCs w:val="22"/>
        </w:rPr>
        <w:t>IT SKILLS</w:t>
      </w:r>
    </w:p>
    <w:p w14:paraId="54E7F4B6" w14:textId="77777777" w:rsidR="00D15959" w:rsidRPr="006C0D07" w:rsidRDefault="00D15959" w:rsidP="00276420">
      <w:pPr>
        <w:spacing w:line="360" w:lineRule="auto"/>
        <w:rPr>
          <w:rFonts w:ascii="Arial" w:hAnsi="Arial" w:cs="Arial"/>
          <w:sz w:val="22"/>
          <w:szCs w:val="22"/>
        </w:rPr>
      </w:pPr>
    </w:p>
    <w:p w14:paraId="61A3BCC3" w14:textId="286EDD2C" w:rsidR="00CC3D22" w:rsidRPr="006C0D07" w:rsidRDefault="00CC600E" w:rsidP="00276420">
      <w:pPr>
        <w:pStyle w:val="ListParagraph"/>
        <w:numPr>
          <w:ilvl w:val="0"/>
          <w:numId w:val="1"/>
        </w:numPr>
        <w:spacing w:line="360" w:lineRule="auto"/>
        <w:ind w:left="714" w:hanging="283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MS Office </w:t>
      </w:r>
    </w:p>
    <w:p w14:paraId="1D69F09B" w14:textId="70D057AE" w:rsidR="00B54154" w:rsidRPr="006C0D07" w:rsidRDefault="00CA23ED" w:rsidP="00276420">
      <w:pPr>
        <w:pStyle w:val="ListParagraph"/>
        <w:numPr>
          <w:ilvl w:val="0"/>
          <w:numId w:val="1"/>
        </w:numPr>
        <w:spacing w:line="360" w:lineRule="auto"/>
        <w:ind w:left="714" w:hanging="283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Basic understanding of </w:t>
      </w:r>
      <w:proofErr w:type="spellStart"/>
      <w:r w:rsidRPr="006C0D07">
        <w:rPr>
          <w:rFonts w:ascii="Arial" w:hAnsi="Arial" w:cs="Arial"/>
          <w:sz w:val="22"/>
          <w:szCs w:val="22"/>
        </w:rPr>
        <w:t>GhostPractice</w:t>
      </w:r>
      <w:proofErr w:type="spellEnd"/>
      <w:r w:rsidRPr="006C0D07">
        <w:rPr>
          <w:rFonts w:ascii="Arial" w:hAnsi="Arial" w:cs="Arial"/>
          <w:sz w:val="22"/>
          <w:szCs w:val="22"/>
        </w:rPr>
        <w:t xml:space="preserve"> </w:t>
      </w:r>
    </w:p>
    <w:p w14:paraId="3B563189" w14:textId="77777777" w:rsidR="0051398A" w:rsidRPr="006C0D07" w:rsidRDefault="0051398A" w:rsidP="00AC5B1E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6D93D6FA" w14:textId="735EA705" w:rsidR="007B01BF" w:rsidRPr="006C0D07" w:rsidRDefault="009A3F7A" w:rsidP="009A3F7A">
      <w:pPr>
        <w:shd w:val="clear" w:color="auto" w:fill="0F243E" w:themeFill="text2" w:themeFillShade="80"/>
        <w:spacing w:line="360" w:lineRule="auto"/>
        <w:jc w:val="center"/>
        <w:rPr>
          <w:rFonts w:ascii="Arial" w:hAnsi="Arial" w:cs="Arial"/>
          <w:b/>
          <w:sz w:val="22"/>
          <w:szCs w:val="22"/>
        </w:rPr>
      </w:pPr>
      <w:r w:rsidRPr="006C0D07">
        <w:rPr>
          <w:rFonts w:ascii="Arial" w:hAnsi="Arial" w:cs="Arial"/>
          <w:b/>
          <w:spacing w:val="20"/>
          <w:sz w:val="22"/>
          <w:szCs w:val="22"/>
        </w:rPr>
        <w:t>WORK EXPERIENCE</w:t>
      </w:r>
    </w:p>
    <w:p w14:paraId="14C0E700" w14:textId="77777777" w:rsidR="00276420" w:rsidRPr="006C0D07" w:rsidRDefault="00276420" w:rsidP="00276420">
      <w:pPr>
        <w:spacing w:line="360" w:lineRule="auto"/>
        <w:ind w:left="397"/>
        <w:rPr>
          <w:rFonts w:ascii="Arial" w:hAnsi="Arial" w:cs="Arial"/>
          <w:b/>
          <w:sz w:val="22"/>
          <w:szCs w:val="22"/>
        </w:rPr>
      </w:pPr>
    </w:p>
    <w:p w14:paraId="0682A4AE" w14:textId="6824DB5C" w:rsidR="00323984" w:rsidRPr="006C0D07" w:rsidRDefault="00323984" w:rsidP="00276420">
      <w:pPr>
        <w:spacing w:line="360" w:lineRule="auto"/>
        <w:ind w:left="397"/>
        <w:rPr>
          <w:rFonts w:ascii="Arial" w:hAnsi="Arial" w:cs="Arial"/>
          <w:b/>
          <w:sz w:val="22"/>
          <w:szCs w:val="22"/>
        </w:rPr>
      </w:pPr>
      <w:r w:rsidRPr="006C0D07">
        <w:rPr>
          <w:rFonts w:ascii="Arial" w:hAnsi="Arial" w:cs="Arial"/>
          <w:b/>
          <w:sz w:val="22"/>
          <w:szCs w:val="22"/>
        </w:rPr>
        <w:t>Spotlight Agency [Promoter]</w:t>
      </w:r>
    </w:p>
    <w:p w14:paraId="5CF44BED" w14:textId="77777777" w:rsidR="00323984" w:rsidRPr="006C0D07" w:rsidRDefault="00323984" w:rsidP="00276420">
      <w:pPr>
        <w:pStyle w:val="ListParagraph"/>
        <w:numPr>
          <w:ilvl w:val="0"/>
          <w:numId w:val="29"/>
        </w:numPr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- date)</w:t>
      </w:r>
    </w:p>
    <w:p w14:paraId="6414522A" w14:textId="0238F0D2" w:rsidR="0000131D" w:rsidRPr="006C0D07" w:rsidRDefault="00323984" w:rsidP="0000131D">
      <w:pPr>
        <w:pStyle w:val="ListParagraph"/>
        <w:numPr>
          <w:ilvl w:val="0"/>
          <w:numId w:val="37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My job as a promotor is to be sociable, approachable, committed and enthusiastic about every job I do. </w:t>
      </w:r>
    </w:p>
    <w:p w14:paraId="5506BEF3" w14:textId="76547FFB" w:rsidR="00323984" w:rsidRPr="006C0D07" w:rsidRDefault="00B55C54" w:rsidP="004948E9">
      <w:pPr>
        <w:pStyle w:val="ListParagraph"/>
        <w:numPr>
          <w:ilvl w:val="0"/>
          <w:numId w:val="37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I mostly participate in brand activations and promoting brands on sport days such as the Super Rugby.</w:t>
      </w:r>
    </w:p>
    <w:p w14:paraId="19C48294" w14:textId="124FA90C" w:rsidR="00D3183B" w:rsidRDefault="00D3183B" w:rsidP="004948E9">
      <w:pPr>
        <w:pStyle w:val="ListParagraph"/>
        <w:spacing w:line="360" w:lineRule="auto"/>
        <w:ind w:left="1117"/>
        <w:jc w:val="both"/>
        <w:rPr>
          <w:rFonts w:ascii="Arial" w:hAnsi="Arial" w:cs="Arial"/>
          <w:sz w:val="22"/>
          <w:szCs w:val="22"/>
        </w:rPr>
      </w:pPr>
    </w:p>
    <w:p w14:paraId="1514E224" w14:textId="77777777" w:rsidR="00186DCC" w:rsidRPr="006C0D07" w:rsidRDefault="00186DCC" w:rsidP="004948E9">
      <w:pPr>
        <w:pStyle w:val="ListParagraph"/>
        <w:spacing w:line="360" w:lineRule="auto"/>
        <w:ind w:left="1117"/>
        <w:jc w:val="both"/>
        <w:rPr>
          <w:rFonts w:ascii="Arial" w:hAnsi="Arial" w:cs="Arial"/>
          <w:sz w:val="22"/>
          <w:szCs w:val="22"/>
        </w:rPr>
      </w:pPr>
    </w:p>
    <w:p w14:paraId="718357D4" w14:textId="77777777" w:rsidR="00323984" w:rsidRPr="006C0D07" w:rsidRDefault="00323984" w:rsidP="00276420">
      <w:pPr>
        <w:spacing w:line="360" w:lineRule="auto"/>
        <w:ind w:left="397"/>
        <w:rPr>
          <w:rFonts w:ascii="Arial" w:hAnsi="Arial" w:cs="Arial"/>
          <w:b/>
          <w:sz w:val="22"/>
          <w:szCs w:val="22"/>
        </w:rPr>
      </w:pPr>
      <w:r w:rsidRPr="006C0D07">
        <w:rPr>
          <w:rFonts w:ascii="Arial" w:hAnsi="Arial" w:cs="Arial"/>
          <w:b/>
          <w:sz w:val="22"/>
          <w:szCs w:val="22"/>
        </w:rPr>
        <w:t>Smith Van der Watt Attorneys [Vacation work]</w:t>
      </w:r>
    </w:p>
    <w:p w14:paraId="56CD4132" w14:textId="77777777" w:rsidR="00323984" w:rsidRPr="006C0D07" w:rsidRDefault="00323984" w:rsidP="00276420">
      <w:pPr>
        <w:spacing w:line="360" w:lineRule="auto"/>
        <w:ind w:left="397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(June 2018)</w:t>
      </w:r>
    </w:p>
    <w:p w14:paraId="1B4B0BA2" w14:textId="1A689048" w:rsidR="00323984" w:rsidRPr="006C0D07" w:rsidRDefault="00323984" w:rsidP="0051398A">
      <w:pPr>
        <w:pStyle w:val="ListParagraph"/>
        <w:numPr>
          <w:ilvl w:val="0"/>
          <w:numId w:val="31"/>
        </w:numPr>
        <w:spacing w:line="360" w:lineRule="auto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July 2019 – 5 July 2019)</w:t>
      </w:r>
    </w:p>
    <w:p w14:paraId="0987C034" w14:textId="51E8D640" w:rsidR="0000131D" w:rsidRPr="006C0D07" w:rsidRDefault="0051398A" w:rsidP="0000131D">
      <w:pPr>
        <w:pStyle w:val="ListParagraph"/>
        <w:numPr>
          <w:ilvl w:val="0"/>
          <w:numId w:val="32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During my week of vacation work, I went t</w:t>
      </w:r>
      <w:r w:rsidR="0095491E" w:rsidRPr="006C0D07">
        <w:rPr>
          <w:rFonts w:ascii="Arial" w:hAnsi="Arial" w:cs="Arial"/>
          <w:sz w:val="22"/>
          <w:szCs w:val="22"/>
        </w:rPr>
        <w:t>o the</w:t>
      </w:r>
      <w:r w:rsidRPr="006C0D07">
        <w:rPr>
          <w:rFonts w:ascii="Arial" w:hAnsi="Arial" w:cs="Arial"/>
          <w:sz w:val="22"/>
          <w:szCs w:val="22"/>
        </w:rPr>
        <w:t xml:space="preserve"> Kagiso </w:t>
      </w:r>
      <w:r w:rsidR="0095491E" w:rsidRPr="006C0D07">
        <w:rPr>
          <w:rFonts w:ascii="Arial" w:hAnsi="Arial" w:cs="Arial"/>
          <w:sz w:val="22"/>
          <w:szCs w:val="22"/>
        </w:rPr>
        <w:t xml:space="preserve">Magistrate’s Court </w:t>
      </w:r>
      <w:r w:rsidRPr="006C0D07">
        <w:rPr>
          <w:rFonts w:ascii="Arial" w:hAnsi="Arial" w:cs="Arial"/>
          <w:sz w:val="22"/>
          <w:szCs w:val="22"/>
        </w:rPr>
        <w:t xml:space="preserve">where I </w:t>
      </w:r>
      <w:r w:rsidR="006C0D43" w:rsidRPr="006C0D07">
        <w:rPr>
          <w:rFonts w:ascii="Arial" w:hAnsi="Arial" w:cs="Arial"/>
          <w:sz w:val="22"/>
          <w:szCs w:val="22"/>
        </w:rPr>
        <w:t>delivered</w:t>
      </w:r>
      <w:r w:rsidRPr="006C0D07">
        <w:rPr>
          <w:rFonts w:ascii="Arial" w:hAnsi="Arial" w:cs="Arial"/>
          <w:sz w:val="22"/>
          <w:szCs w:val="22"/>
        </w:rPr>
        <w:t xml:space="preserve"> files to the clerk for the issuing </w:t>
      </w:r>
      <w:r w:rsidR="0095491E" w:rsidRPr="006C0D07">
        <w:rPr>
          <w:rFonts w:ascii="Arial" w:hAnsi="Arial" w:cs="Arial"/>
          <w:sz w:val="22"/>
          <w:szCs w:val="22"/>
        </w:rPr>
        <w:t>o</w:t>
      </w:r>
      <w:r w:rsidRPr="006C0D07">
        <w:rPr>
          <w:rFonts w:ascii="Arial" w:hAnsi="Arial" w:cs="Arial"/>
          <w:sz w:val="22"/>
          <w:szCs w:val="22"/>
        </w:rPr>
        <w:t>f case numbers.</w:t>
      </w:r>
    </w:p>
    <w:p w14:paraId="67F7BB00" w14:textId="77777777" w:rsidR="0000131D" w:rsidRPr="006C0D07" w:rsidRDefault="0051398A" w:rsidP="0000131D">
      <w:pPr>
        <w:pStyle w:val="ListParagraph"/>
        <w:numPr>
          <w:ilvl w:val="0"/>
          <w:numId w:val="32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I attended some criminal and civil court cases in th</w:t>
      </w:r>
      <w:r w:rsidR="0095491E" w:rsidRPr="006C0D07">
        <w:rPr>
          <w:rFonts w:ascii="Arial" w:hAnsi="Arial" w:cs="Arial"/>
          <w:sz w:val="22"/>
          <w:szCs w:val="22"/>
        </w:rPr>
        <w:t>e</w:t>
      </w:r>
      <w:r w:rsidRPr="006C0D07">
        <w:rPr>
          <w:rFonts w:ascii="Arial" w:hAnsi="Arial" w:cs="Arial"/>
          <w:sz w:val="22"/>
          <w:szCs w:val="22"/>
        </w:rPr>
        <w:t xml:space="preserve"> </w:t>
      </w:r>
      <w:r w:rsidR="0095491E" w:rsidRPr="006C0D07">
        <w:rPr>
          <w:rFonts w:ascii="Arial" w:hAnsi="Arial" w:cs="Arial"/>
          <w:sz w:val="22"/>
          <w:szCs w:val="22"/>
        </w:rPr>
        <w:t xml:space="preserve">Krugersdorp </w:t>
      </w:r>
      <w:r w:rsidRPr="006C0D07">
        <w:rPr>
          <w:rFonts w:ascii="Arial" w:hAnsi="Arial" w:cs="Arial"/>
          <w:sz w:val="22"/>
          <w:szCs w:val="22"/>
        </w:rPr>
        <w:t>Magistrate</w:t>
      </w:r>
      <w:r w:rsidR="0095491E" w:rsidRPr="006C0D07">
        <w:rPr>
          <w:rFonts w:ascii="Arial" w:hAnsi="Arial" w:cs="Arial"/>
          <w:sz w:val="22"/>
          <w:szCs w:val="22"/>
        </w:rPr>
        <w:t>’</w:t>
      </w:r>
      <w:r w:rsidRPr="006C0D07">
        <w:rPr>
          <w:rFonts w:ascii="Arial" w:hAnsi="Arial" w:cs="Arial"/>
          <w:sz w:val="22"/>
          <w:szCs w:val="22"/>
        </w:rPr>
        <w:t>s</w:t>
      </w:r>
      <w:r w:rsidR="0095491E" w:rsidRPr="006C0D07">
        <w:rPr>
          <w:rFonts w:ascii="Arial" w:hAnsi="Arial" w:cs="Arial"/>
          <w:sz w:val="22"/>
          <w:szCs w:val="22"/>
        </w:rPr>
        <w:t xml:space="preserve"> Court</w:t>
      </w:r>
      <w:r w:rsidRPr="006C0D07">
        <w:rPr>
          <w:rFonts w:ascii="Arial" w:hAnsi="Arial" w:cs="Arial"/>
          <w:sz w:val="22"/>
          <w:szCs w:val="22"/>
        </w:rPr>
        <w:t xml:space="preserve">. </w:t>
      </w:r>
    </w:p>
    <w:p w14:paraId="154F769B" w14:textId="77777777" w:rsidR="0000131D" w:rsidRPr="006C0D07" w:rsidRDefault="0051398A" w:rsidP="0000131D">
      <w:pPr>
        <w:pStyle w:val="ListParagraph"/>
        <w:numPr>
          <w:ilvl w:val="0"/>
          <w:numId w:val="32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I attended a meeting at the High Court whereby the practical issues that the court faces daily were discussed. </w:t>
      </w:r>
    </w:p>
    <w:p w14:paraId="400C5FF8" w14:textId="7FA0FFDC" w:rsidR="0000131D" w:rsidRPr="006C0D07" w:rsidRDefault="0051398A" w:rsidP="0000131D">
      <w:pPr>
        <w:pStyle w:val="ListParagraph"/>
        <w:numPr>
          <w:ilvl w:val="0"/>
          <w:numId w:val="32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I was </w:t>
      </w:r>
      <w:r w:rsidR="006C0D43" w:rsidRPr="006C0D07">
        <w:rPr>
          <w:rFonts w:ascii="Arial" w:hAnsi="Arial" w:cs="Arial"/>
          <w:sz w:val="22"/>
          <w:szCs w:val="22"/>
        </w:rPr>
        <w:t>invited to sit</w:t>
      </w:r>
      <w:r w:rsidRPr="006C0D07">
        <w:rPr>
          <w:rFonts w:ascii="Arial" w:hAnsi="Arial" w:cs="Arial"/>
          <w:sz w:val="22"/>
          <w:szCs w:val="22"/>
        </w:rPr>
        <w:t xml:space="preserve"> in on a meeting with the </w:t>
      </w:r>
      <w:r w:rsidR="00323984" w:rsidRPr="006C0D07">
        <w:rPr>
          <w:rFonts w:ascii="Arial" w:hAnsi="Arial" w:cs="Arial"/>
          <w:sz w:val="22"/>
          <w:szCs w:val="22"/>
        </w:rPr>
        <w:t>Krugersdorp</w:t>
      </w:r>
      <w:r w:rsidR="0095491E" w:rsidRPr="006C0D07">
        <w:rPr>
          <w:rFonts w:ascii="Arial" w:hAnsi="Arial" w:cs="Arial"/>
          <w:sz w:val="22"/>
          <w:szCs w:val="22"/>
        </w:rPr>
        <w:t xml:space="preserve"> Municipality</w:t>
      </w:r>
      <w:r w:rsidR="006C0D43" w:rsidRPr="006C0D07">
        <w:rPr>
          <w:rFonts w:ascii="Arial" w:hAnsi="Arial" w:cs="Arial"/>
          <w:sz w:val="22"/>
          <w:szCs w:val="22"/>
        </w:rPr>
        <w:t>,</w:t>
      </w:r>
      <w:r w:rsidR="00323984" w:rsidRPr="006C0D07">
        <w:rPr>
          <w:rFonts w:ascii="Arial" w:hAnsi="Arial" w:cs="Arial"/>
          <w:sz w:val="22"/>
          <w:szCs w:val="22"/>
        </w:rPr>
        <w:t xml:space="preserve"> while the Attorney’s explained the judgement granted against the </w:t>
      </w:r>
      <w:r w:rsidR="0095491E" w:rsidRPr="006C0D07">
        <w:rPr>
          <w:rFonts w:ascii="Arial" w:hAnsi="Arial" w:cs="Arial"/>
          <w:sz w:val="22"/>
          <w:szCs w:val="22"/>
        </w:rPr>
        <w:t>M</w:t>
      </w:r>
      <w:r w:rsidR="00323984" w:rsidRPr="006C0D07">
        <w:rPr>
          <w:rFonts w:ascii="Arial" w:hAnsi="Arial" w:cs="Arial"/>
          <w:sz w:val="22"/>
          <w:szCs w:val="22"/>
        </w:rPr>
        <w:t>unicipality and what the court requires of them proceeding forward</w:t>
      </w:r>
      <w:r w:rsidRPr="006C0D07">
        <w:rPr>
          <w:rFonts w:ascii="Arial" w:hAnsi="Arial" w:cs="Arial"/>
          <w:sz w:val="22"/>
          <w:szCs w:val="22"/>
        </w:rPr>
        <w:t xml:space="preserve">. </w:t>
      </w:r>
    </w:p>
    <w:p w14:paraId="37A9D959" w14:textId="77777777" w:rsidR="0000131D" w:rsidRPr="006C0D07" w:rsidRDefault="0051398A" w:rsidP="0000131D">
      <w:pPr>
        <w:pStyle w:val="ListParagraph"/>
        <w:numPr>
          <w:ilvl w:val="0"/>
          <w:numId w:val="32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I was asked to draft various requests for default judgement as well as letters to the Sheriff for the service of com</w:t>
      </w:r>
      <w:r w:rsidR="0095491E" w:rsidRPr="006C0D07">
        <w:rPr>
          <w:rFonts w:ascii="Arial" w:hAnsi="Arial" w:cs="Arial"/>
          <w:sz w:val="22"/>
          <w:szCs w:val="22"/>
        </w:rPr>
        <w:t>b</w:t>
      </w:r>
      <w:r w:rsidRPr="006C0D07">
        <w:rPr>
          <w:rFonts w:ascii="Arial" w:hAnsi="Arial" w:cs="Arial"/>
          <w:sz w:val="22"/>
          <w:szCs w:val="22"/>
        </w:rPr>
        <w:t>ined summons</w:t>
      </w:r>
      <w:r w:rsidR="0095491E" w:rsidRPr="006C0D07">
        <w:rPr>
          <w:rFonts w:ascii="Arial" w:hAnsi="Arial" w:cs="Arial"/>
          <w:sz w:val="22"/>
          <w:szCs w:val="22"/>
        </w:rPr>
        <w:t xml:space="preserve">es. </w:t>
      </w:r>
    </w:p>
    <w:p w14:paraId="5DFE87AD" w14:textId="53052D81" w:rsidR="00323984" w:rsidRPr="006C0D07" w:rsidRDefault="0095491E" w:rsidP="0000131D">
      <w:pPr>
        <w:pStyle w:val="ListParagraph"/>
        <w:numPr>
          <w:ilvl w:val="0"/>
          <w:numId w:val="32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I </w:t>
      </w:r>
      <w:r w:rsidR="006C0D43" w:rsidRPr="006C0D07">
        <w:rPr>
          <w:rFonts w:ascii="Arial" w:hAnsi="Arial" w:cs="Arial"/>
          <w:sz w:val="22"/>
          <w:szCs w:val="22"/>
        </w:rPr>
        <w:t xml:space="preserve">learnt how to </w:t>
      </w:r>
      <w:r w:rsidRPr="006C0D07">
        <w:rPr>
          <w:rFonts w:ascii="Arial" w:hAnsi="Arial" w:cs="Arial"/>
          <w:sz w:val="22"/>
          <w:szCs w:val="22"/>
        </w:rPr>
        <w:t>open new matters</w:t>
      </w:r>
      <w:r w:rsidR="002A6365">
        <w:rPr>
          <w:rFonts w:ascii="Arial" w:hAnsi="Arial" w:cs="Arial"/>
          <w:sz w:val="22"/>
          <w:szCs w:val="22"/>
        </w:rPr>
        <w:t>, write fees and invoices</w:t>
      </w:r>
      <w:r w:rsidRPr="006C0D07">
        <w:rPr>
          <w:rFonts w:ascii="Arial" w:hAnsi="Arial" w:cs="Arial"/>
          <w:sz w:val="22"/>
          <w:szCs w:val="22"/>
        </w:rPr>
        <w:t xml:space="preserve"> on their legal software called </w:t>
      </w:r>
      <w:proofErr w:type="spellStart"/>
      <w:r w:rsidR="00B101AD" w:rsidRPr="006C0D07">
        <w:rPr>
          <w:rFonts w:ascii="Arial" w:hAnsi="Arial" w:cs="Arial"/>
          <w:sz w:val="22"/>
          <w:szCs w:val="22"/>
        </w:rPr>
        <w:t>G</w:t>
      </w:r>
      <w:r w:rsidRPr="006C0D07">
        <w:rPr>
          <w:rFonts w:ascii="Arial" w:hAnsi="Arial" w:cs="Arial"/>
          <w:sz w:val="22"/>
          <w:szCs w:val="22"/>
        </w:rPr>
        <w:t>hostpractice</w:t>
      </w:r>
      <w:proofErr w:type="spellEnd"/>
      <w:r w:rsidRPr="006C0D07">
        <w:rPr>
          <w:rFonts w:ascii="Arial" w:hAnsi="Arial" w:cs="Arial"/>
          <w:sz w:val="22"/>
          <w:szCs w:val="22"/>
        </w:rPr>
        <w:t>, phoned for jurisdiction and was involved in the filing of cases.</w:t>
      </w:r>
    </w:p>
    <w:p w14:paraId="0FEDFBB4" w14:textId="07D160A1" w:rsidR="00323984" w:rsidRPr="006C0D07" w:rsidRDefault="00323984" w:rsidP="006C0D43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</w:p>
    <w:p w14:paraId="67785AFA" w14:textId="4619D4D1" w:rsidR="00323984" w:rsidRPr="006C0D07" w:rsidRDefault="00323984" w:rsidP="00323984">
      <w:pPr>
        <w:spacing w:line="360" w:lineRule="auto"/>
        <w:ind w:left="397"/>
        <w:jc w:val="both"/>
        <w:rPr>
          <w:rFonts w:ascii="Arial" w:hAnsi="Arial" w:cs="Arial"/>
          <w:b/>
          <w:sz w:val="22"/>
          <w:szCs w:val="22"/>
        </w:rPr>
      </w:pPr>
      <w:proofErr w:type="spellStart"/>
      <w:r w:rsidRPr="006C0D07">
        <w:rPr>
          <w:rFonts w:ascii="Arial" w:hAnsi="Arial" w:cs="Arial"/>
          <w:b/>
          <w:sz w:val="22"/>
          <w:szCs w:val="22"/>
        </w:rPr>
        <w:t>Kayamandi</w:t>
      </w:r>
      <w:proofErr w:type="spellEnd"/>
      <w:r w:rsidRPr="006C0D07">
        <w:rPr>
          <w:rFonts w:ascii="Arial" w:hAnsi="Arial" w:cs="Arial"/>
          <w:b/>
          <w:sz w:val="22"/>
          <w:szCs w:val="22"/>
        </w:rPr>
        <w:t xml:space="preserve"> Primary School [Volunteer] </w:t>
      </w:r>
    </w:p>
    <w:p w14:paraId="0F4720EF" w14:textId="77777777" w:rsidR="00323984" w:rsidRPr="006C0D07" w:rsidRDefault="00323984" w:rsidP="00323984">
      <w:pPr>
        <w:spacing w:line="360" w:lineRule="auto"/>
        <w:ind w:left="397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(August – November 2017)</w:t>
      </w:r>
    </w:p>
    <w:p w14:paraId="7AC27A28" w14:textId="77777777" w:rsidR="0000131D" w:rsidRPr="006C0D07" w:rsidRDefault="00323984" w:rsidP="0000131D">
      <w:pPr>
        <w:pStyle w:val="ListParagraph"/>
        <w:numPr>
          <w:ilvl w:val="0"/>
          <w:numId w:val="38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My task of this project was to help increase the knowledge of different cultures amongst the school children attending </w:t>
      </w:r>
      <w:proofErr w:type="spellStart"/>
      <w:r w:rsidRPr="006C0D07">
        <w:rPr>
          <w:rFonts w:ascii="Arial" w:hAnsi="Arial" w:cs="Arial"/>
          <w:sz w:val="22"/>
          <w:szCs w:val="22"/>
        </w:rPr>
        <w:t>Kayamandi</w:t>
      </w:r>
      <w:proofErr w:type="spellEnd"/>
      <w:r w:rsidRPr="006C0D07">
        <w:rPr>
          <w:rFonts w:ascii="Arial" w:hAnsi="Arial" w:cs="Arial"/>
          <w:sz w:val="22"/>
          <w:szCs w:val="22"/>
        </w:rPr>
        <w:t xml:space="preserve"> Primary School. </w:t>
      </w:r>
    </w:p>
    <w:p w14:paraId="36C72AD2" w14:textId="6C54580A" w:rsidR="00323984" w:rsidRPr="006C0D07" w:rsidRDefault="00323984" w:rsidP="0000131D">
      <w:pPr>
        <w:pStyle w:val="ListParagraph"/>
        <w:numPr>
          <w:ilvl w:val="0"/>
          <w:numId w:val="38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I learnt how to deal with different types of cultures and had to find a different way to communicate with </w:t>
      </w:r>
      <w:proofErr w:type="gramStart"/>
      <w:r w:rsidRPr="006C0D07">
        <w:rPr>
          <w:rFonts w:ascii="Arial" w:hAnsi="Arial" w:cs="Arial"/>
          <w:sz w:val="22"/>
          <w:szCs w:val="22"/>
        </w:rPr>
        <w:t>each individual</w:t>
      </w:r>
      <w:proofErr w:type="gramEnd"/>
      <w:r w:rsidRPr="006C0D07">
        <w:rPr>
          <w:rFonts w:ascii="Arial" w:hAnsi="Arial" w:cs="Arial"/>
          <w:sz w:val="22"/>
          <w:szCs w:val="22"/>
        </w:rPr>
        <w:t xml:space="preserve"> as English was not their first language.</w:t>
      </w:r>
    </w:p>
    <w:p w14:paraId="0674B2D8" w14:textId="4B90860B" w:rsidR="00323984" w:rsidRPr="006C0D07" w:rsidRDefault="00323984" w:rsidP="006C0D43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</w:p>
    <w:p w14:paraId="229C5794" w14:textId="77777777" w:rsidR="00323984" w:rsidRPr="006C0D07" w:rsidRDefault="00323984" w:rsidP="00323984">
      <w:pPr>
        <w:spacing w:line="360" w:lineRule="auto"/>
        <w:ind w:left="397"/>
        <w:jc w:val="both"/>
        <w:rPr>
          <w:rFonts w:ascii="Arial" w:hAnsi="Arial" w:cs="Arial"/>
          <w:b/>
          <w:sz w:val="22"/>
          <w:szCs w:val="22"/>
        </w:rPr>
      </w:pPr>
      <w:r w:rsidRPr="006C0D07">
        <w:rPr>
          <w:rFonts w:ascii="Arial" w:hAnsi="Arial" w:cs="Arial"/>
          <w:b/>
          <w:sz w:val="22"/>
          <w:szCs w:val="22"/>
        </w:rPr>
        <w:t xml:space="preserve">JR Promotions [Promoter] </w:t>
      </w:r>
    </w:p>
    <w:p w14:paraId="62D881A2" w14:textId="77777777" w:rsidR="00323984" w:rsidRPr="006C0D07" w:rsidRDefault="00323984" w:rsidP="00323984">
      <w:pPr>
        <w:spacing w:line="360" w:lineRule="auto"/>
        <w:ind w:left="397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(July 2015 – January 2016)</w:t>
      </w:r>
    </w:p>
    <w:p w14:paraId="45145011" w14:textId="77777777" w:rsidR="0000131D" w:rsidRPr="006C0D07" w:rsidRDefault="00323984" w:rsidP="0000131D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My general duty as a promoter was to be enthusiastic, sociable and approachable to the general public as well as to the clients we were working for. </w:t>
      </w:r>
    </w:p>
    <w:p w14:paraId="23E940FB" w14:textId="77777777" w:rsidR="0000131D" w:rsidRPr="006C0D07" w:rsidRDefault="00323984" w:rsidP="0000131D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I predominantly worked at golf days and other major events such as brand launches. </w:t>
      </w:r>
    </w:p>
    <w:p w14:paraId="1DC131C3" w14:textId="71F07CC7" w:rsidR="0000131D" w:rsidRPr="006C0D07" w:rsidRDefault="00323984" w:rsidP="0000131D">
      <w:pPr>
        <w:pStyle w:val="ListParagraph"/>
        <w:numPr>
          <w:ilvl w:val="0"/>
          <w:numId w:val="39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This promotion company associated itself with integrity and class. As a promoter</w:t>
      </w:r>
      <w:r w:rsidR="006E0015" w:rsidRPr="006C0D07">
        <w:rPr>
          <w:rFonts w:ascii="Arial" w:hAnsi="Arial" w:cs="Arial"/>
          <w:sz w:val="22"/>
          <w:szCs w:val="22"/>
        </w:rPr>
        <w:t>,</w:t>
      </w:r>
      <w:r w:rsidRPr="006C0D07">
        <w:rPr>
          <w:rFonts w:ascii="Arial" w:hAnsi="Arial" w:cs="Arial"/>
          <w:sz w:val="22"/>
          <w:szCs w:val="22"/>
        </w:rPr>
        <w:t xml:space="preserve"> I learnt how to understand and interact with</w:t>
      </w:r>
      <w:r w:rsidR="004948E9" w:rsidRPr="006C0D07">
        <w:rPr>
          <w:rFonts w:ascii="Arial" w:hAnsi="Arial" w:cs="Arial"/>
          <w:sz w:val="22"/>
          <w:szCs w:val="22"/>
        </w:rPr>
        <w:t xml:space="preserve"> various kinds of</w:t>
      </w:r>
      <w:r w:rsidRPr="006C0D07">
        <w:rPr>
          <w:rFonts w:ascii="Arial" w:hAnsi="Arial" w:cs="Arial"/>
          <w:sz w:val="22"/>
          <w:szCs w:val="22"/>
        </w:rPr>
        <w:t xml:space="preserve"> different personalities. </w:t>
      </w:r>
    </w:p>
    <w:p w14:paraId="02732A8B" w14:textId="72602626" w:rsidR="00323984" w:rsidRPr="006C0D07" w:rsidRDefault="00323984" w:rsidP="006C0D43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</w:p>
    <w:p w14:paraId="5F72B29E" w14:textId="77777777" w:rsidR="00323984" w:rsidRPr="006C0D07" w:rsidRDefault="00323984" w:rsidP="00323984">
      <w:pPr>
        <w:spacing w:line="360" w:lineRule="auto"/>
        <w:ind w:left="397"/>
        <w:rPr>
          <w:rFonts w:ascii="Arial" w:hAnsi="Arial" w:cs="Arial"/>
          <w:b/>
          <w:sz w:val="22"/>
          <w:szCs w:val="22"/>
        </w:rPr>
      </w:pPr>
      <w:r w:rsidRPr="006C0D07">
        <w:rPr>
          <w:rFonts w:ascii="Arial" w:hAnsi="Arial" w:cs="Arial"/>
          <w:b/>
          <w:sz w:val="22"/>
          <w:szCs w:val="22"/>
        </w:rPr>
        <w:t>The Diner [Waitress]</w:t>
      </w:r>
    </w:p>
    <w:p w14:paraId="4E3B4DDC" w14:textId="77777777" w:rsidR="00323984" w:rsidRPr="006C0D07" w:rsidRDefault="00323984" w:rsidP="00323984">
      <w:pPr>
        <w:spacing w:line="360" w:lineRule="auto"/>
        <w:ind w:left="397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(2015)</w:t>
      </w:r>
    </w:p>
    <w:p w14:paraId="0044CA47" w14:textId="77777777" w:rsidR="0000131D" w:rsidRPr="006C0D07" w:rsidRDefault="00323984" w:rsidP="0000131D">
      <w:pPr>
        <w:pStyle w:val="ListParagraph"/>
        <w:numPr>
          <w:ilvl w:val="0"/>
          <w:numId w:val="33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My general duty was to waiter tables. </w:t>
      </w:r>
    </w:p>
    <w:p w14:paraId="567244AB" w14:textId="3A5B701B" w:rsidR="00DE6750" w:rsidRPr="006C0D07" w:rsidRDefault="00323984" w:rsidP="006C0D43">
      <w:pPr>
        <w:pStyle w:val="ListParagraph"/>
        <w:numPr>
          <w:ilvl w:val="0"/>
          <w:numId w:val="33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This job further built on my social skills as well as how to organise and manage my time as I was employed as a waitress whilst still attending school. </w:t>
      </w:r>
    </w:p>
    <w:p w14:paraId="27A48572" w14:textId="4425FAD6" w:rsidR="00323984" w:rsidRDefault="00323984" w:rsidP="00323984">
      <w:pPr>
        <w:spacing w:line="360" w:lineRule="auto"/>
        <w:ind w:left="397"/>
        <w:rPr>
          <w:rFonts w:ascii="Arial" w:hAnsi="Arial" w:cs="Arial"/>
          <w:b/>
          <w:sz w:val="22"/>
          <w:szCs w:val="22"/>
        </w:rPr>
      </w:pPr>
    </w:p>
    <w:p w14:paraId="0014AEE6" w14:textId="34866826" w:rsidR="006C0D07" w:rsidRDefault="006C0D07" w:rsidP="00323984">
      <w:pPr>
        <w:spacing w:line="360" w:lineRule="auto"/>
        <w:ind w:left="397"/>
        <w:rPr>
          <w:rFonts w:ascii="Arial" w:hAnsi="Arial" w:cs="Arial"/>
          <w:b/>
          <w:sz w:val="22"/>
          <w:szCs w:val="22"/>
        </w:rPr>
      </w:pPr>
    </w:p>
    <w:p w14:paraId="2356554C" w14:textId="4212FD68" w:rsidR="006C0D07" w:rsidRDefault="006C0D07" w:rsidP="00323984">
      <w:pPr>
        <w:spacing w:line="360" w:lineRule="auto"/>
        <w:ind w:left="397"/>
        <w:rPr>
          <w:rFonts w:ascii="Arial" w:hAnsi="Arial" w:cs="Arial"/>
          <w:b/>
          <w:sz w:val="22"/>
          <w:szCs w:val="22"/>
        </w:rPr>
      </w:pPr>
    </w:p>
    <w:p w14:paraId="6D904C7B" w14:textId="77777777" w:rsidR="006C0D07" w:rsidRPr="006C0D07" w:rsidRDefault="006C0D07" w:rsidP="00323984">
      <w:pPr>
        <w:spacing w:line="360" w:lineRule="auto"/>
        <w:ind w:left="397"/>
        <w:rPr>
          <w:rFonts w:ascii="Arial" w:hAnsi="Arial" w:cs="Arial"/>
          <w:b/>
          <w:sz w:val="22"/>
          <w:szCs w:val="22"/>
        </w:rPr>
      </w:pPr>
    </w:p>
    <w:p w14:paraId="1FB15663" w14:textId="71857348" w:rsidR="00323984" w:rsidRPr="006C0D07" w:rsidRDefault="00323984" w:rsidP="00323984">
      <w:pPr>
        <w:spacing w:line="360" w:lineRule="auto"/>
        <w:ind w:left="397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b/>
          <w:sz w:val="22"/>
          <w:szCs w:val="22"/>
        </w:rPr>
        <w:t>Lanseria International Airport [Passenger Liaison Assistant</w:t>
      </w:r>
      <w:r w:rsidRPr="006C0D07">
        <w:rPr>
          <w:rFonts w:ascii="Arial" w:hAnsi="Arial" w:cs="Arial"/>
          <w:sz w:val="22"/>
          <w:szCs w:val="22"/>
        </w:rPr>
        <w:t>]</w:t>
      </w:r>
    </w:p>
    <w:p w14:paraId="714BE46F" w14:textId="77777777" w:rsidR="00323984" w:rsidRPr="006C0D07" w:rsidRDefault="00323984" w:rsidP="00323984">
      <w:pPr>
        <w:spacing w:line="360" w:lineRule="auto"/>
        <w:ind w:left="397"/>
        <w:rPr>
          <w:rFonts w:ascii="Arial" w:hAnsi="Arial" w:cs="Arial"/>
          <w:b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(15/12/2014 – 03/01/2015)</w:t>
      </w:r>
    </w:p>
    <w:p w14:paraId="2401CDAE" w14:textId="77777777" w:rsidR="0000131D" w:rsidRPr="006C0D07" w:rsidRDefault="00323984" w:rsidP="0000131D">
      <w:pPr>
        <w:pStyle w:val="ListParagraph"/>
        <w:numPr>
          <w:ilvl w:val="0"/>
          <w:numId w:val="34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My general job duty was to help at the information desk and to assist the elderly to the gates of the aeroplanes. </w:t>
      </w:r>
    </w:p>
    <w:p w14:paraId="4960B235" w14:textId="77777777" w:rsidR="0000131D" w:rsidRPr="006C0D07" w:rsidRDefault="00323984" w:rsidP="0000131D">
      <w:pPr>
        <w:pStyle w:val="ListParagraph"/>
        <w:numPr>
          <w:ilvl w:val="0"/>
          <w:numId w:val="34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This job taught me social skills, as I had to communicate with a vast range of diverse people. </w:t>
      </w:r>
    </w:p>
    <w:p w14:paraId="078779AD" w14:textId="4EB031EB" w:rsidR="00323984" w:rsidRPr="006C0D07" w:rsidRDefault="00323984" w:rsidP="0000131D">
      <w:pPr>
        <w:pStyle w:val="ListParagraph"/>
        <w:numPr>
          <w:ilvl w:val="0"/>
          <w:numId w:val="34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The job required me to be at the airport at 2 am </w:t>
      </w:r>
      <w:r w:rsidR="006C0D43" w:rsidRPr="006C0D07">
        <w:rPr>
          <w:rFonts w:ascii="Arial" w:hAnsi="Arial" w:cs="Arial"/>
          <w:sz w:val="22"/>
          <w:szCs w:val="22"/>
        </w:rPr>
        <w:t xml:space="preserve">in the morning </w:t>
      </w:r>
      <w:r w:rsidRPr="006C0D07">
        <w:rPr>
          <w:rFonts w:ascii="Arial" w:hAnsi="Arial" w:cs="Arial"/>
          <w:sz w:val="22"/>
          <w:szCs w:val="22"/>
        </w:rPr>
        <w:t xml:space="preserve">which taught me commitment, time management as well as organisational skills as the hours were long and I had to ensure that </w:t>
      </w:r>
      <w:r w:rsidR="00DE6750" w:rsidRPr="006C0D07">
        <w:rPr>
          <w:rFonts w:ascii="Arial" w:hAnsi="Arial" w:cs="Arial"/>
          <w:sz w:val="22"/>
          <w:szCs w:val="22"/>
        </w:rPr>
        <w:t>my affairs were in order before leaving for work.</w:t>
      </w:r>
    </w:p>
    <w:p w14:paraId="2F812E70" w14:textId="77777777" w:rsidR="008A3032" w:rsidRPr="006C0D07" w:rsidRDefault="008A3032" w:rsidP="006C0D43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</w:p>
    <w:p w14:paraId="64D4904C" w14:textId="41DBFCE1" w:rsidR="00323984" w:rsidRPr="006C0D07" w:rsidRDefault="00323984" w:rsidP="00323984">
      <w:pPr>
        <w:spacing w:line="360" w:lineRule="auto"/>
        <w:ind w:left="397"/>
        <w:jc w:val="both"/>
        <w:rPr>
          <w:rFonts w:ascii="Arial" w:hAnsi="Arial" w:cs="Arial"/>
          <w:b/>
          <w:sz w:val="22"/>
          <w:szCs w:val="22"/>
        </w:rPr>
      </w:pPr>
      <w:r w:rsidRPr="006C0D07">
        <w:rPr>
          <w:rFonts w:ascii="Arial" w:hAnsi="Arial" w:cs="Arial"/>
          <w:b/>
          <w:sz w:val="22"/>
          <w:szCs w:val="22"/>
        </w:rPr>
        <w:t>Action Ford Krugersdorp [Assist in cycling races]</w:t>
      </w:r>
    </w:p>
    <w:p w14:paraId="49B0A520" w14:textId="0E4A0478" w:rsidR="00323984" w:rsidRPr="006C0D07" w:rsidRDefault="00323984" w:rsidP="00323984">
      <w:pPr>
        <w:spacing w:line="360" w:lineRule="auto"/>
        <w:ind w:left="397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(</w:t>
      </w:r>
      <w:r w:rsidR="00DE6A73" w:rsidRPr="006C0D07">
        <w:rPr>
          <w:rFonts w:ascii="Arial" w:hAnsi="Arial" w:cs="Arial"/>
          <w:sz w:val="22"/>
          <w:szCs w:val="22"/>
        </w:rPr>
        <w:t>Cycle</w:t>
      </w:r>
      <w:r w:rsidRPr="006C0D07">
        <w:rPr>
          <w:rFonts w:ascii="Arial" w:hAnsi="Arial" w:cs="Arial"/>
          <w:sz w:val="22"/>
          <w:szCs w:val="22"/>
        </w:rPr>
        <w:t xml:space="preserve"> races during 2014 and 2015)</w:t>
      </w:r>
    </w:p>
    <w:p w14:paraId="5266901B" w14:textId="6D23F854" w:rsidR="0000131D" w:rsidRPr="006C0D07" w:rsidRDefault="00323984" w:rsidP="0000131D">
      <w:pPr>
        <w:pStyle w:val="ListParagraph"/>
        <w:numPr>
          <w:ilvl w:val="0"/>
          <w:numId w:val="35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The general duty of this work was to assist cyclists by providing them with water at different watering stations. </w:t>
      </w:r>
    </w:p>
    <w:p w14:paraId="18BB9D96" w14:textId="0D51E6C6" w:rsidR="00323984" w:rsidRPr="006C0D07" w:rsidRDefault="00152171" w:rsidP="0000131D">
      <w:pPr>
        <w:pStyle w:val="ListParagraph"/>
        <w:numPr>
          <w:ilvl w:val="0"/>
          <w:numId w:val="35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T</w:t>
      </w:r>
      <w:r w:rsidR="00323984" w:rsidRPr="006C0D07">
        <w:rPr>
          <w:rFonts w:ascii="Arial" w:hAnsi="Arial" w:cs="Arial"/>
          <w:sz w:val="22"/>
          <w:szCs w:val="22"/>
        </w:rPr>
        <w:t>his job taught me team management and team</w:t>
      </w:r>
      <w:r w:rsidR="006E0015" w:rsidRPr="006C0D07">
        <w:rPr>
          <w:rFonts w:ascii="Arial" w:hAnsi="Arial" w:cs="Arial"/>
          <w:sz w:val="22"/>
          <w:szCs w:val="22"/>
        </w:rPr>
        <w:t>-</w:t>
      </w:r>
      <w:r w:rsidR="00323984" w:rsidRPr="006C0D07">
        <w:rPr>
          <w:rFonts w:ascii="Arial" w:hAnsi="Arial" w:cs="Arial"/>
          <w:sz w:val="22"/>
          <w:szCs w:val="22"/>
        </w:rPr>
        <w:t>building skills as well as developing my social skills</w:t>
      </w:r>
      <w:r w:rsidR="004948E9" w:rsidRPr="006C0D07">
        <w:rPr>
          <w:rFonts w:ascii="Arial" w:hAnsi="Arial" w:cs="Arial"/>
          <w:sz w:val="22"/>
          <w:szCs w:val="22"/>
        </w:rPr>
        <w:t>.</w:t>
      </w:r>
    </w:p>
    <w:p w14:paraId="5FE921A8" w14:textId="77777777" w:rsidR="00323984" w:rsidRPr="006C0D07" w:rsidRDefault="00323984" w:rsidP="006C0D43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</w:p>
    <w:p w14:paraId="5BAB2270" w14:textId="69D3080F" w:rsidR="007B01BF" w:rsidRPr="006C0D07" w:rsidRDefault="007B01BF" w:rsidP="00A94AD9">
      <w:pPr>
        <w:spacing w:line="360" w:lineRule="auto"/>
        <w:ind w:left="397"/>
        <w:jc w:val="both"/>
        <w:rPr>
          <w:rFonts w:ascii="Arial" w:hAnsi="Arial" w:cs="Arial"/>
          <w:b/>
          <w:sz w:val="22"/>
          <w:szCs w:val="22"/>
        </w:rPr>
      </w:pPr>
      <w:r w:rsidRPr="006C0D07">
        <w:rPr>
          <w:rFonts w:ascii="Arial" w:hAnsi="Arial" w:cs="Arial"/>
          <w:b/>
          <w:sz w:val="22"/>
          <w:szCs w:val="22"/>
        </w:rPr>
        <w:t>Cradle of Hope [Crèche Assistant]</w:t>
      </w:r>
    </w:p>
    <w:p w14:paraId="4F551900" w14:textId="7C1F9D76" w:rsidR="007B01BF" w:rsidRPr="006C0D07" w:rsidRDefault="007B01BF" w:rsidP="00A94AD9">
      <w:pPr>
        <w:spacing w:line="360" w:lineRule="auto"/>
        <w:ind w:left="397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 xml:space="preserve">(2014 </w:t>
      </w:r>
      <w:r w:rsidRPr="006C0D07">
        <w:rPr>
          <w:rFonts w:ascii="Arial" w:hAnsi="Arial" w:cs="Arial"/>
          <w:sz w:val="22"/>
          <w:szCs w:val="22"/>
        </w:rPr>
        <w:softHyphen/>
        <w:t>- Part</w:t>
      </w:r>
      <w:r w:rsidR="006E0015" w:rsidRPr="006C0D07">
        <w:rPr>
          <w:rFonts w:ascii="Arial" w:hAnsi="Arial" w:cs="Arial"/>
          <w:sz w:val="22"/>
          <w:szCs w:val="22"/>
        </w:rPr>
        <w:t>-</w:t>
      </w:r>
      <w:r w:rsidRPr="006C0D07">
        <w:rPr>
          <w:rFonts w:ascii="Arial" w:hAnsi="Arial" w:cs="Arial"/>
          <w:sz w:val="22"/>
          <w:szCs w:val="22"/>
        </w:rPr>
        <w:t>time during school holidays &amp; some weekday afternoons)</w:t>
      </w:r>
    </w:p>
    <w:p w14:paraId="12C3280C" w14:textId="21B79F34" w:rsidR="0000131D" w:rsidRPr="006C0D07" w:rsidRDefault="002B442B" w:rsidP="0000131D">
      <w:pPr>
        <w:pStyle w:val="ListParagraph"/>
        <w:numPr>
          <w:ilvl w:val="0"/>
          <w:numId w:val="36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The general duty of being a volunteer at the Cradle of Hope required me to assist with the cr</w:t>
      </w:r>
      <w:r w:rsidR="006E0015" w:rsidRPr="006C0D07">
        <w:rPr>
          <w:rFonts w:ascii="Arial" w:hAnsi="Arial" w:cs="Arial"/>
          <w:sz w:val="22"/>
          <w:szCs w:val="22"/>
        </w:rPr>
        <w:t>è</w:t>
      </w:r>
      <w:r w:rsidRPr="006C0D07">
        <w:rPr>
          <w:rFonts w:ascii="Arial" w:hAnsi="Arial" w:cs="Arial"/>
          <w:sz w:val="22"/>
          <w:szCs w:val="22"/>
        </w:rPr>
        <w:t xml:space="preserve">che in the afternoons. </w:t>
      </w:r>
    </w:p>
    <w:p w14:paraId="094FC786" w14:textId="77777777" w:rsidR="00D075FC" w:rsidRDefault="002B442B" w:rsidP="006C0D43">
      <w:pPr>
        <w:pStyle w:val="ListParagraph"/>
        <w:numPr>
          <w:ilvl w:val="0"/>
          <w:numId w:val="36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6C0D07">
        <w:rPr>
          <w:rFonts w:ascii="Arial" w:hAnsi="Arial" w:cs="Arial"/>
          <w:sz w:val="22"/>
          <w:szCs w:val="22"/>
        </w:rPr>
        <w:t>This job taught me patience and appreciation for life.</w:t>
      </w:r>
      <w:r w:rsidR="0036515F" w:rsidRPr="006C0D07">
        <w:rPr>
          <w:rFonts w:ascii="Arial" w:hAnsi="Arial" w:cs="Arial"/>
          <w:sz w:val="22"/>
          <w:szCs w:val="22"/>
        </w:rPr>
        <w:t xml:space="preserve">      </w:t>
      </w:r>
      <w:r w:rsidR="00852259" w:rsidRPr="006C0D07">
        <w:rPr>
          <w:rFonts w:ascii="Arial" w:hAnsi="Arial" w:cs="Arial"/>
          <w:sz w:val="22"/>
          <w:szCs w:val="22"/>
        </w:rPr>
        <w:t xml:space="preserve">  </w:t>
      </w:r>
    </w:p>
    <w:p w14:paraId="02AB7900" w14:textId="77777777" w:rsidR="00D075FC" w:rsidRDefault="00D075FC" w:rsidP="00D075FC">
      <w:pPr>
        <w:spacing w:line="360" w:lineRule="auto"/>
        <w:rPr>
          <w:rFonts w:ascii="Arial" w:hAnsi="Arial" w:cs="Arial"/>
          <w:sz w:val="22"/>
          <w:szCs w:val="22"/>
        </w:rPr>
      </w:pPr>
    </w:p>
    <w:p w14:paraId="48C0E7F1" w14:textId="77777777" w:rsidR="00D075FC" w:rsidRDefault="00D075FC" w:rsidP="00D075FC">
      <w:pPr>
        <w:spacing w:line="360" w:lineRule="auto"/>
        <w:rPr>
          <w:rFonts w:ascii="Arial" w:hAnsi="Arial" w:cs="Arial"/>
          <w:sz w:val="22"/>
          <w:szCs w:val="22"/>
        </w:rPr>
      </w:pPr>
    </w:p>
    <w:p w14:paraId="5DA37C61" w14:textId="40CC7136" w:rsidR="00763384" w:rsidRPr="00D075FC" w:rsidRDefault="00D075FC" w:rsidP="00D075F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hd w:val="clear" w:color="auto" w:fill="0F243E" w:themeFill="text2" w:themeFillShade="80"/>
        <w:spacing w:line="360" w:lineRule="auto"/>
        <w:jc w:val="center"/>
        <w:rPr>
          <w:rFonts w:ascii="Arial" w:hAnsi="Arial" w:cs="Arial"/>
          <w:b/>
          <w:bCs/>
          <w:sz w:val="22"/>
          <w:szCs w:val="22"/>
        </w:rPr>
      </w:pPr>
      <w:r w:rsidRPr="00D075FC">
        <w:rPr>
          <w:rFonts w:ascii="Arial" w:hAnsi="Arial" w:cs="Arial"/>
          <w:b/>
          <w:bCs/>
          <w:sz w:val="22"/>
          <w:szCs w:val="22"/>
        </w:rPr>
        <w:t>SUPPORTING DOCUMENTS</w:t>
      </w:r>
    </w:p>
    <w:p w14:paraId="23F3FFF4" w14:textId="77777777" w:rsidR="00D075FC" w:rsidRDefault="00D075FC" w:rsidP="00D075FC">
      <w:pPr>
        <w:pStyle w:val="ListParagraph"/>
        <w:spacing w:line="360" w:lineRule="auto"/>
        <w:ind w:left="1117"/>
        <w:rPr>
          <w:rFonts w:ascii="Arial" w:hAnsi="Arial" w:cs="Arial"/>
          <w:sz w:val="22"/>
          <w:szCs w:val="22"/>
        </w:rPr>
      </w:pPr>
    </w:p>
    <w:p w14:paraId="5FF47768" w14:textId="35D2AB5F" w:rsidR="00D075FC" w:rsidRPr="00D075FC" w:rsidRDefault="00D075FC" w:rsidP="00D075FC">
      <w:pPr>
        <w:spacing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                     </w:t>
      </w:r>
      <w:r>
        <w:object w:dxaOrig="1543" w:dyaOrig="991" w14:anchorId="22EDE9C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25pt;height:49.5pt" o:ole="">
            <v:imagedata r:id="rId16" o:title=""/>
          </v:shape>
          <o:OLEObject Type="Embed" ProgID="FoxitReader.Document" ShapeID="_x0000_i1025" DrawAspect="Icon" ObjectID="_1641641476" r:id="rId17"/>
        </w:object>
      </w:r>
      <w:r>
        <w:rPr>
          <w:rFonts w:ascii="Arial" w:hAnsi="Arial" w:cs="Arial"/>
          <w:sz w:val="22"/>
          <w:szCs w:val="22"/>
        </w:rPr>
        <w:t xml:space="preserve">    </w:t>
      </w:r>
      <w:r>
        <w:object w:dxaOrig="1543" w:dyaOrig="991" w14:anchorId="442A1889">
          <v:shape id="_x0000_i1026" type="#_x0000_t75" style="width:77.25pt;height:49.5pt" o:ole="">
            <v:imagedata r:id="rId18" o:title=""/>
          </v:shape>
          <o:OLEObject Type="Embed" ProgID="FoxitReader.Document" ShapeID="_x0000_i1026" DrawAspect="Icon" ObjectID="_1641641477" r:id="rId19"/>
        </w:object>
      </w:r>
      <w:r>
        <w:rPr>
          <w:rFonts w:ascii="Arial" w:hAnsi="Arial" w:cs="Arial"/>
          <w:sz w:val="22"/>
          <w:szCs w:val="22"/>
        </w:rPr>
        <w:t xml:space="preserve">    </w:t>
      </w:r>
      <w:r>
        <w:object w:dxaOrig="1543" w:dyaOrig="991" w14:anchorId="06B802AC">
          <v:shape id="_x0000_i1027" type="#_x0000_t75" style="width:77.25pt;height:49.5pt" o:ole="">
            <v:imagedata r:id="rId20" o:title=""/>
          </v:shape>
          <o:OLEObject Type="Embed" ProgID="FoxitReader.Document" ShapeID="_x0000_i1027" DrawAspect="Icon" ObjectID="_1641641478" r:id="rId21"/>
        </w:object>
      </w:r>
      <w:r>
        <w:rPr>
          <w:rFonts w:ascii="Arial" w:hAnsi="Arial" w:cs="Arial"/>
          <w:sz w:val="22"/>
          <w:szCs w:val="22"/>
        </w:rPr>
        <w:t xml:space="preserve">    </w:t>
      </w:r>
      <w:r>
        <w:object w:dxaOrig="1543" w:dyaOrig="991" w14:anchorId="05D27E49">
          <v:shape id="_x0000_i1028" type="#_x0000_t75" style="width:77.25pt;height:49.5pt" o:ole="">
            <v:imagedata r:id="rId22" o:title=""/>
          </v:shape>
          <o:OLEObject Type="Embed" ProgID="FoxitReader.Document" ShapeID="_x0000_i1028" DrawAspect="Icon" ObjectID="_1641641479" r:id="rId23"/>
        </w:object>
      </w:r>
    </w:p>
    <w:sectPr w:rsidR="00D075FC" w:rsidRPr="00D075FC" w:rsidSect="0051398A">
      <w:headerReference w:type="default" r:id="rId24"/>
      <w:footerReference w:type="default" r:id="rId25"/>
      <w:pgSz w:w="11906" w:h="16838" w:code="9"/>
      <w:pgMar w:top="709" w:right="926" w:bottom="719" w:left="900" w:header="180" w:footer="284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C4D94CA" w14:textId="77777777" w:rsidR="00B555FF" w:rsidRDefault="00B555FF">
      <w:r>
        <w:separator/>
      </w:r>
    </w:p>
  </w:endnote>
  <w:endnote w:type="continuationSeparator" w:id="0">
    <w:p w14:paraId="4A368282" w14:textId="77777777" w:rsidR="00B555FF" w:rsidRDefault="00B555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AG Round">
    <w:altName w:val="Verdana"/>
    <w:charset w:val="00"/>
    <w:family w:val="decorative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57D720" w14:textId="77777777" w:rsidR="003A0406" w:rsidRPr="00C31618" w:rsidRDefault="003A0406">
    <w:pPr>
      <w:pStyle w:val="Footer"/>
      <w:tabs>
        <w:tab w:val="clear" w:pos="8306"/>
      </w:tabs>
      <w:rPr>
        <w:rFonts w:ascii="Century Gothic" w:hAnsi="Century Gothic"/>
        <w:b/>
        <w:bCs/>
        <w:sz w:val="16"/>
        <w:szCs w:val="16"/>
      </w:rPr>
    </w:pPr>
    <w:r w:rsidRPr="00C31618">
      <w:rPr>
        <w:rFonts w:ascii="Century Gothic" w:hAnsi="Century Gothic"/>
        <w:b/>
        <w:bCs/>
        <w:sz w:val="16"/>
        <w:szCs w:val="16"/>
      </w:rPr>
      <w:tab/>
    </w:r>
    <w:r w:rsidRPr="00C31618">
      <w:rPr>
        <w:rFonts w:ascii="Century Gothic" w:hAnsi="Century Gothic"/>
        <w:b/>
        <w:bCs/>
        <w:sz w:val="16"/>
        <w:szCs w:val="16"/>
      </w:rPr>
      <w:tab/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54B222F" w14:textId="77777777" w:rsidR="00B555FF" w:rsidRDefault="00B555FF">
      <w:r>
        <w:separator/>
      </w:r>
    </w:p>
  </w:footnote>
  <w:footnote w:type="continuationSeparator" w:id="0">
    <w:p w14:paraId="350B7527" w14:textId="77777777" w:rsidR="00B555FF" w:rsidRDefault="00B555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6466CD" w14:textId="0B9C209C" w:rsidR="003A0406" w:rsidRDefault="003A0406">
    <w:pPr>
      <w:pStyle w:val="Header"/>
      <w:tabs>
        <w:tab w:val="clear" w:pos="4153"/>
        <w:tab w:val="clear" w:pos="8306"/>
        <w:tab w:val="center" w:pos="4860"/>
        <w:tab w:val="right" w:pos="10080"/>
      </w:tabs>
      <w:rPr>
        <w:rFonts w:ascii="Verdana" w:hAnsi="Verdana"/>
        <w:b/>
        <w:bCs/>
        <w:sz w:val="16"/>
        <w:szCs w:val="16"/>
        <w:lang w:val="en-US"/>
      </w:rPr>
    </w:pPr>
    <w:r w:rsidRPr="00F630D2">
      <w:rPr>
        <w:rFonts w:ascii="Verdana" w:hAnsi="Verdana"/>
        <w:b/>
        <w:bCs/>
        <w:sz w:val="16"/>
        <w:szCs w:val="16"/>
        <w:lang w:val="en-US"/>
      </w:rPr>
      <w:tab/>
      <w:t xml:space="preserve">- </w:t>
    </w:r>
    <w:r w:rsidRPr="00F630D2">
      <w:rPr>
        <w:rFonts w:ascii="Verdana" w:hAnsi="Verdana"/>
        <w:b/>
        <w:bCs/>
        <w:sz w:val="16"/>
        <w:szCs w:val="16"/>
        <w:lang w:val="en-US"/>
      </w:rPr>
      <w:fldChar w:fldCharType="begin"/>
    </w:r>
    <w:r w:rsidRPr="00F630D2">
      <w:rPr>
        <w:rFonts w:ascii="Verdana" w:hAnsi="Verdana"/>
        <w:b/>
        <w:bCs/>
        <w:sz w:val="16"/>
        <w:szCs w:val="16"/>
        <w:lang w:val="en-US"/>
      </w:rPr>
      <w:instrText xml:space="preserve"> PAGE </w:instrText>
    </w:r>
    <w:r w:rsidRPr="00F630D2">
      <w:rPr>
        <w:rFonts w:ascii="Verdana" w:hAnsi="Verdana"/>
        <w:b/>
        <w:bCs/>
        <w:sz w:val="16"/>
        <w:szCs w:val="16"/>
        <w:lang w:val="en-US"/>
      </w:rPr>
      <w:fldChar w:fldCharType="separate"/>
    </w:r>
    <w:r w:rsidR="004A1C73">
      <w:rPr>
        <w:rFonts w:ascii="Verdana" w:hAnsi="Verdana"/>
        <w:b/>
        <w:bCs/>
        <w:noProof/>
        <w:sz w:val="16"/>
        <w:szCs w:val="16"/>
        <w:lang w:val="en-US"/>
      </w:rPr>
      <w:t>5</w:t>
    </w:r>
    <w:r w:rsidRPr="00F630D2">
      <w:rPr>
        <w:rFonts w:ascii="Verdana" w:hAnsi="Verdana"/>
        <w:b/>
        <w:bCs/>
        <w:sz w:val="16"/>
        <w:szCs w:val="16"/>
        <w:lang w:val="en-US"/>
      </w:rPr>
      <w:fldChar w:fldCharType="end"/>
    </w:r>
    <w:r w:rsidRPr="00F630D2">
      <w:rPr>
        <w:rFonts w:ascii="Verdana" w:hAnsi="Verdana"/>
        <w:b/>
        <w:bCs/>
        <w:sz w:val="16"/>
        <w:szCs w:val="16"/>
        <w:lang w:val="en-US"/>
      </w:rPr>
      <w:t xml:space="preserve"> -</w:t>
    </w:r>
    <w:r w:rsidRPr="00F630D2">
      <w:rPr>
        <w:rFonts w:ascii="Verdana" w:hAnsi="Verdana"/>
        <w:b/>
        <w:bCs/>
        <w:sz w:val="16"/>
        <w:szCs w:val="16"/>
        <w:lang w:val="en-US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7"/>
    <w:multiLevelType w:val="singleLevel"/>
    <w:tmpl w:val="00000007"/>
    <w:name w:val="WW8Num6"/>
    <w:lvl w:ilvl="0">
      <w:start w:val="1"/>
      <w:numFmt w:val="bullet"/>
      <w:lvlText w:val=""/>
      <w:lvlJc w:val="left"/>
      <w:pPr>
        <w:tabs>
          <w:tab w:val="num" w:pos="-2160"/>
        </w:tabs>
        <w:ind w:left="-2160" w:hanging="360"/>
      </w:pPr>
      <w:rPr>
        <w:rFonts w:ascii="Symbol" w:hAnsi="Symbol"/>
      </w:rPr>
    </w:lvl>
  </w:abstractNum>
  <w:abstractNum w:abstractNumId="1" w15:restartNumberingAfterBreak="0">
    <w:nsid w:val="00DB731C"/>
    <w:multiLevelType w:val="hybridMultilevel"/>
    <w:tmpl w:val="A7E68D8C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5BE7D77"/>
    <w:multiLevelType w:val="hybridMultilevel"/>
    <w:tmpl w:val="AA20FCC0"/>
    <w:lvl w:ilvl="0" w:tplc="1C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3" w15:restartNumberingAfterBreak="0">
    <w:nsid w:val="0A0355E4"/>
    <w:multiLevelType w:val="hybridMultilevel"/>
    <w:tmpl w:val="CD98D3C8"/>
    <w:lvl w:ilvl="0" w:tplc="1C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4" w15:restartNumberingAfterBreak="0">
    <w:nsid w:val="0C2B0DF4"/>
    <w:multiLevelType w:val="hybridMultilevel"/>
    <w:tmpl w:val="4E86D132"/>
    <w:lvl w:ilvl="0" w:tplc="1C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5" w15:restartNumberingAfterBreak="0">
    <w:nsid w:val="0EE4040B"/>
    <w:multiLevelType w:val="hybridMultilevel"/>
    <w:tmpl w:val="79B6D710"/>
    <w:lvl w:ilvl="0" w:tplc="1C090001">
      <w:start w:val="1"/>
      <w:numFmt w:val="bullet"/>
      <w:lvlText w:val=""/>
      <w:lvlJc w:val="left"/>
      <w:pPr>
        <w:ind w:left="757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77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97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917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37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57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77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97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517" w:hanging="360"/>
      </w:pPr>
      <w:rPr>
        <w:rFonts w:ascii="Wingdings" w:hAnsi="Wingdings" w:hint="default"/>
      </w:rPr>
    </w:lvl>
  </w:abstractNum>
  <w:abstractNum w:abstractNumId="6" w15:restartNumberingAfterBreak="0">
    <w:nsid w:val="11D53C33"/>
    <w:multiLevelType w:val="hybridMultilevel"/>
    <w:tmpl w:val="738E9ECE"/>
    <w:lvl w:ilvl="0" w:tplc="1C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7" w15:restartNumberingAfterBreak="0">
    <w:nsid w:val="12B97BCB"/>
    <w:multiLevelType w:val="hybridMultilevel"/>
    <w:tmpl w:val="C7C8C96A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A15876"/>
    <w:multiLevelType w:val="hybridMultilevel"/>
    <w:tmpl w:val="E884D790"/>
    <w:lvl w:ilvl="0" w:tplc="1C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9" w15:restartNumberingAfterBreak="0">
    <w:nsid w:val="24411017"/>
    <w:multiLevelType w:val="hybridMultilevel"/>
    <w:tmpl w:val="EE0251CA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4C5443F"/>
    <w:multiLevelType w:val="hybridMultilevel"/>
    <w:tmpl w:val="4AEE02E2"/>
    <w:lvl w:ilvl="0" w:tplc="1C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11" w15:restartNumberingAfterBreak="0">
    <w:nsid w:val="2746652F"/>
    <w:multiLevelType w:val="hybridMultilevel"/>
    <w:tmpl w:val="17EC397C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93D3C6A"/>
    <w:multiLevelType w:val="hybridMultilevel"/>
    <w:tmpl w:val="D8FCE946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B940EB8"/>
    <w:multiLevelType w:val="hybridMultilevel"/>
    <w:tmpl w:val="828E0B38"/>
    <w:lvl w:ilvl="0" w:tplc="1C0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4" w15:restartNumberingAfterBreak="0">
    <w:nsid w:val="2FA473F7"/>
    <w:multiLevelType w:val="hybridMultilevel"/>
    <w:tmpl w:val="67D48D5E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324A0160"/>
    <w:multiLevelType w:val="hybridMultilevel"/>
    <w:tmpl w:val="4DCC235A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3FB67BE"/>
    <w:multiLevelType w:val="hybridMultilevel"/>
    <w:tmpl w:val="D8FAAD38"/>
    <w:lvl w:ilvl="0" w:tplc="1C0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1C090003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2" w:tplc="3D5443F8">
      <w:start w:val="1"/>
      <w:numFmt w:val="bullet"/>
      <w:lvlText w:val=""/>
      <w:lvlJc w:val="left"/>
      <w:pPr>
        <w:ind w:left="1353" w:hanging="360"/>
      </w:pPr>
      <w:rPr>
        <w:rFonts w:ascii="Symbol" w:hAnsi="Symbol" w:hint="default"/>
        <w:color w:val="auto"/>
      </w:rPr>
    </w:lvl>
    <w:lvl w:ilvl="3" w:tplc="1C090001" w:tentative="1">
      <w:start w:val="1"/>
      <w:numFmt w:val="bullet"/>
      <w:lvlText w:val=""/>
      <w:lvlJc w:val="left"/>
      <w:pPr>
        <w:ind w:left="2378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098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818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538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258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5978" w:hanging="360"/>
      </w:pPr>
      <w:rPr>
        <w:rFonts w:ascii="Wingdings" w:hAnsi="Wingdings" w:hint="default"/>
      </w:rPr>
    </w:lvl>
  </w:abstractNum>
  <w:abstractNum w:abstractNumId="17" w15:restartNumberingAfterBreak="0">
    <w:nsid w:val="3543080B"/>
    <w:multiLevelType w:val="hybridMultilevel"/>
    <w:tmpl w:val="637CFD5C"/>
    <w:lvl w:ilvl="0" w:tplc="1C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8" w15:restartNumberingAfterBreak="0">
    <w:nsid w:val="375456AB"/>
    <w:multiLevelType w:val="hybridMultilevel"/>
    <w:tmpl w:val="71787FF2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8735061"/>
    <w:multiLevelType w:val="hybridMultilevel"/>
    <w:tmpl w:val="064C0BAA"/>
    <w:lvl w:ilvl="0" w:tplc="AA4E264E">
      <w:start w:val="1"/>
      <w:numFmt w:val="decimal"/>
      <w:lvlText w:val="(%1"/>
      <w:lvlJc w:val="left"/>
      <w:pPr>
        <w:ind w:left="757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77" w:hanging="360"/>
      </w:pPr>
    </w:lvl>
    <w:lvl w:ilvl="2" w:tplc="1C09001B" w:tentative="1">
      <w:start w:val="1"/>
      <w:numFmt w:val="lowerRoman"/>
      <w:lvlText w:val="%3."/>
      <w:lvlJc w:val="right"/>
      <w:pPr>
        <w:ind w:left="2197" w:hanging="180"/>
      </w:pPr>
    </w:lvl>
    <w:lvl w:ilvl="3" w:tplc="1C09000F" w:tentative="1">
      <w:start w:val="1"/>
      <w:numFmt w:val="decimal"/>
      <w:lvlText w:val="%4."/>
      <w:lvlJc w:val="left"/>
      <w:pPr>
        <w:ind w:left="2917" w:hanging="360"/>
      </w:pPr>
    </w:lvl>
    <w:lvl w:ilvl="4" w:tplc="1C090019" w:tentative="1">
      <w:start w:val="1"/>
      <w:numFmt w:val="lowerLetter"/>
      <w:lvlText w:val="%5."/>
      <w:lvlJc w:val="left"/>
      <w:pPr>
        <w:ind w:left="3637" w:hanging="360"/>
      </w:pPr>
    </w:lvl>
    <w:lvl w:ilvl="5" w:tplc="1C09001B" w:tentative="1">
      <w:start w:val="1"/>
      <w:numFmt w:val="lowerRoman"/>
      <w:lvlText w:val="%6."/>
      <w:lvlJc w:val="right"/>
      <w:pPr>
        <w:ind w:left="4357" w:hanging="180"/>
      </w:pPr>
    </w:lvl>
    <w:lvl w:ilvl="6" w:tplc="1C09000F" w:tentative="1">
      <w:start w:val="1"/>
      <w:numFmt w:val="decimal"/>
      <w:lvlText w:val="%7."/>
      <w:lvlJc w:val="left"/>
      <w:pPr>
        <w:ind w:left="5077" w:hanging="360"/>
      </w:pPr>
    </w:lvl>
    <w:lvl w:ilvl="7" w:tplc="1C090019" w:tentative="1">
      <w:start w:val="1"/>
      <w:numFmt w:val="lowerLetter"/>
      <w:lvlText w:val="%8."/>
      <w:lvlJc w:val="left"/>
      <w:pPr>
        <w:ind w:left="5797" w:hanging="360"/>
      </w:pPr>
    </w:lvl>
    <w:lvl w:ilvl="8" w:tplc="1C0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20" w15:restartNumberingAfterBreak="0">
    <w:nsid w:val="3B060F37"/>
    <w:multiLevelType w:val="hybridMultilevel"/>
    <w:tmpl w:val="DC122072"/>
    <w:lvl w:ilvl="0" w:tplc="1C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C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3B5C6E3C"/>
    <w:multiLevelType w:val="hybridMultilevel"/>
    <w:tmpl w:val="6F92C656"/>
    <w:lvl w:ilvl="0" w:tplc="AE3A58B4">
      <w:start w:val="2017"/>
      <w:numFmt w:val="decimal"/>
      <w:lvlText w:val="(%1"/>
      <w:lvlJc w:val="left"/>
      <w:pPr>
        <w:ind w:left="1012" w:hanging="615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77" w:hanging="360"/>
      </w:pPr>
    </w:lvl>
    <w:lvl w:ilvl="2" w:tplc="1C09001B" w:tentative="1">
      <w:start w:val="1"/>
      <w:numFmt w:val="lowerRoman"/>
      <w:lvlText w:val="%3."/>
      <w:lvlJc w:val="right"/>
      <w:pPr>
        <w:ind w:left="2197" w:hanging="180"/>
      </w:pPr>
    </w:lvl>
    <w:lvl w:ilvl="3" w:tplc="1C09000F" w:tentative="1">
      <w:start w:val="1"/>
      <w:numFmt w:val="decimal"/>
      <w:lvlText w:val="%4."/>
      <w:lvlJc w:val="left"/>
      <w:pPr>
        <w:ind w:left="2917" w:hanging="360"/>
      </w:pPr>
    </w:lvl>
    <w:lvl w:ilvl="4" w:tplc="1C090019" w:tentative="1">
      <w:start w:val="1"/>
      <w:numFmt w:val="lowerLetter"/>
      <w:lvlText w:val="%5."/>
      <w:lvlJc w:val="left"/>
      <w:pPr>
        <w:ind w:left="3637" w:hanging="360"/>
      </w:pPr>
    </w:lvl>
    <w:lvl w:ilvl="5" w:tplc="1C09001B" w:tentative="1">
      <w:start w:val="1"/>
      <w:numFmt w:val="lowerRoman"/>
      <w:lvlText w:val="%6."/>
      <w:lvlJc w:val="right"/>
      <w:pPr>
        <w:ind w:left="4357" w:hanging="180"/>
      </w:pPr>
    </w:lvl>
    <w:lvl w:ilvl="6" w:tplc="1C09000F" w:tentative="1">
      <w:start w:val="1"/>
      <w:numFmt w:val="decimal"/>
      <w:lvlText w:val="%7."/>
      <w:lvlJc w:val="left"/>
      <w:pPr>
        <w:ind w:left="5077" w:hanging="360"/>
      </w:pPr>
    </w:lvl>
    <w:lvl w:ilvl="7" w:tplc="1C090019" w:tentative="1">
      <w:start w:val="1"/>
      <w:numFmt w:val="lowerLetter"/>
      <w:lvlText w:val="%8."/>
      <w:lvlJc w:val="left"/>
      <w:pPr>
        <w:ind w:left="5797" w:hanging="360"/>
      </w:pPr>
    </w:lvl>
    <w:lvl w:ilvl="8" w:tplc="1C0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22" w15:restartNumberingAfterBreak="0">
    <w:nsid w:val="40B530C1"/>
    <w:multiLevelType w:val="hybridMultilevel"/>
    <w:tmpl w:val="2708D66E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43B24D3A"/>
    <w:multiLevelType w:val="hybridMultilevel"/>
    <w:tmpl w:val="BF7C96C6"/>
    <w:lvl w:ilvl="0" w:tplc="1C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24" w15:restartNumberingAfterBreak="0">
    <w:nsid w:val="45CA1B10"/>
    <w:multiLevelType w:val="hybridMultilevel"/>
    <w:tmpl w:val="C3705986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8D37F51"/>
    <w:multiLevelType w:val="hybridMultilevel"/>
    <w:tmpl w:val="4E86FD08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A014BDA"/>
    <w:multiLevelType w:val="hybridMultilevel"/>
    <w:tmpl w:val="535C4100"/>
    <w:lvl w:ilvl="0" w:tplc="1C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7" w15:restartNumberingAfterBreak="0">
    <w:nsid w:val="4DA73B0A"/>
    <w:multiLevelType w:val="hybridMultilevel"/>
    <w:tmpl w:val="C1686DFC"/>
    <w:lvl w:ilvl="0" w:tplc="1C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28" w15:restartNumberingAfterBreak="0">
    <w:nsid w:val="4E513B23"/>
    <w:multiLevelType w:val="hybridMultilevel"/>
    <w:tmpl w:val="E50A4B20"/>
    <w:lvl w:ilvl="0" w:tplc="1C090001">
      <w:start w:val="1"/>
      <w:numFmt w:val="bullet"/>
      <w:lvlText w:val=""/>
      <w:lvlJc w:val="left"/>
      <w:pPr>
        <w:ind w:left="757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77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97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917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37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57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77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97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517" w:hanging="360"/>
      </w:pPr>
      <w:rPr>
        <w:rFonts w:ascii="Wingdings" w:hAnsi="Wingdings" w:hint="default"/>
      </w:rPr>
    </w:lvl>
  </w:abstractNum>
  <w:abstractNum w:abstractNumId="29" w15:restartNumberingAfterBreak="0">
    <w:nsid w:val="584939B5"/>
    <w:multiLevelType w:val="hybridMultilevel"/>
    <w:tmpl w:val="33BC41B8"/>
    <w:lvl w:ilvl="0" w:tplc="1C090001">
      <w:start w:val="1"/>
      <w:numFmt w:val="bullet"/>
      <w:lvlText w:val=""/>
      <w:lvlJc w:val="left"/>
      <w:pPr>
        <w:ind w:left="757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77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97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917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37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57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77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97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517" w:hanging="360"/>
      </w:pPr>
      <w:rPr>
        <w:rFonts w:ascii="Wingdings" w:hAnsi="Wingdings" w:hint="default"/>
      </w:rPr>
    </w:lvl>
  </w:abstractNum>
  <w:abstractNum w:abstractNumId="30" w15:restartNumberingAfterBreak="0">
    <w:nsid w:val="63E33DE4"/>
    <w:multiLevelType w:val="hybridMultilevel"/>
    <w:tmpl w:val="38EE7DEA"/>
    <w:lvl w:ilvl="0" w:tplc="1C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31" w15:restartNumberingAfterBreak="0">
    <w:nsid w:val="64782E05"/>
    <w:multiLevelType w:val="hybridMultilevel"/>
    <w:tmpl w:val="53565F66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0">
    <w:nsid w:val="6A0F20BC"/>
    <w:multiLevelType w:val="hybridMultilevel"/>
    <w:tmpl w:val="09DCAE9E"/>
    <w:lvl w:ilvl="0" w:tplc="1C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33" w15:restartNumberingAfterBreak="0">
    <w:nsid w:val="6B5E510D"/>
    <w:multiLevelType w:val="hybridMultilevel"/>
    <w:tmpl w:val="2F5C5C72"/>
    <w:lvl w:ilvl="0" w:tplc="1C090001">
      <w:start w:val="1"/>
      <w:numFmt w:val="bullet"/>
      <w:lvlText w:val=""/>
      <w:lvlJc w:val="left"/>
      <w:pPr>
        <w:ind w:left="757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77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97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917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37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57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77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97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517" w:hanging="360"/>
      </w:pPr>
      <w:rPr>
        <w:rFonts w:ascii="Wingdings" w:hAnsi="Wingdings" w:hint="default"/>
      </w:rPr>
    </w:lvl>
  </w:abstractNum>
  <w:abstractNum w:abstractNumId="34" w15:restartNumberingAfterBreak="0">
    <w:nsid w:val="6F1F5ACF"/>
    <w:multiLevelType w:val="hybridMultilevel"/>
    <w:tmpl w:val="E0AA6F26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F513569"/>
    <w:multiLevelType w:val="hybridMultilevel"/>
    <w:tmpl w:val="87C4E0E4"/>
    <w:lvl w:ilvl="0" w:tplc="1C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36" w15:restartNumberingAfterBreak="0">
    <w:nsid w:val="6FE97D3A"/>
    <w:multiLevelType w:val="hybridMultilevel"/>
    <w:tmpl w:val="F65E19B2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7AE1AA5"/>
    <w:multiLevelType w:val="hybridMultilevel"/>
    <w:tmpl w:val="C12C2F92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A9F0B99"/>
    <w:multiLevelType w:val="hybridMultilevel"/>
    <w:tmpl w:val="47E0C50E"/>
    <w:lvl w:ilvl="0" w:tplc="1C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39" w15:restartNumberingAfterBreak="0">
    <w:nsid w:val="7C9E0E15"/>
    <w:multiLevelType w:val="hybridMultilevel"/>
    <w:tmpl w:val="E7ECD226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7"/>
  </w:num>
  <w:num w:numId="2">
    <w:abstractNumId w:val="16"/>
  </w:num>
  <w:num w:numId="3">
    <w:abstractNumId w:val="20"/>
  </w:num>
  <w:num w:numId="4">
    <w:abstractNumId w:val="25"/>
  </w:num>
  <w:num w:numId="5">
    <w:abstractNumId w:val="18"/>
  </w:num>
  <w:num w:numId="6">
    <w:abstractNumId w:val="11"/>
  </w:num>
  <w:num w:numId="7">
    <w:abstractNumId w:val="14"/>
  </w:num>
  <w:num w:numId="8">
    <w:abstractNumId w:val="24"/>
  </w:num>
  <w:num w:numId="9">
    <w:abstractNumId w:val="12"/>
  </w:num>
  <w:num w:numId="10">
    <w:abstractNumId w:val="39"/>
  </w:num>
  <w:num w:numId="11">
    <w:abstractNumId w:val="31"/>
  </w:num>
  <w:num w:numId="12">
    <w:abstractNumId w:val="1"/>
  </w:num>
  <w:num w:numId="13">
    <w:abstractNumId w:val="22"/>
  </w:num>
  <w:num w:numId="14">
    <w:abstractNumId w:val="17"/>
  </w:num>
  <w:num w:numId="15">
    <w:abstractNumId w:val="9"/>
  </w:num>
  <w:num w:numId="16">
    <w:abstractNumId w:val="34"/>
  </w:num>
  <w:num w:numId="17">
    <w:abstractNumId w:val="7"/>
  </w:num>
  <w:num w:numId="18">
    <w:abstractNumId w:val="36"/>
  </w:num>
  <w:num w:numId="19">
    <w:abstractNumId w:val="26"/>
  </w:num>
  <w:num w:numId="20">
    <w:abstractNumId w:val="15"/>
  </w:num>
  <w:num w:numId="21">
    <w:abstractNumId w:val="27"/>
  </w:num>
  <w:num w:numId="22">
    <w:abstractNumId w:val="10"/>
  </w:num>
  <w:num w:numId="23">
    <w:abstractNumId w:val="28"/>
  </w:num>
  <w:num w:numId="24">
    <w:abstractNumId w:val="29"/>
  </w:num>
  <w:num w:numId="25">
    <w:abstractNumId w:val="4"/>
  </w:num>
  <w:num w:numId="26">
    <w:abstractNumId w:val="33"/>
  </w:num>
  <w:num w:numId="27">
    <w:abstractNumId w:val="5"/>
  </w:num>
  <w:num w:numId="28">
    <w:abstractNumId w:val="2"/>
  </w:num>
  <w:num w:numId="29">
    <w:abstractNumId w:val="21"/>
  </w:num>
  <w:num w:numId="30">
    <w:abstractNumId w:val="13"/>
  </w:num>
  <w:num w:numId="31">
    <w:abstractNumId w:val="19"/>
  </w:num>
  <w:num w:numId="32">
    <w:abstractNumId w:val="35"/>
  </w:num>
  <w:num w:numId="33">
    <w:abstractNumId w:val="3"/>
  </w:num>
  <w:num w:numId="34">
    <w:abstractNumId w:val="32"/>
  </w:num>
  <w:num w:numId="35">
    <w:abstractNumId w:val="8"/>
  </w:num>
  <w:num w:numId="36">
    <w:abstractNumId w:val="23"/>
  </w:num>
  <w:num w:numId="37">
    <w:abstractNumId w:val="30"/>
  </w:num>
  <w:num w:numId="38">
    <w:abstractNumId w:val="38"/>
  </w:num>
  <w:num w:numId="39">
    <w:abstractNumId w:val="6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hideGrammaticalError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DA2NjU2NzWxtDAyMrFQ0lEKTi0uzszPAykwNKkFAFcCt9MtAAAA"/>
  </w:docVars>
  <w:rsids>
    <w:rsidRoot w:val="00647AD2"/>
    <w:rsid w:val="0000131D"/>
    <w:rsid w:val="0000512E"/>
    <w:rsid w:val="000063EA"/>
    <w:rsid w:val="0000769C"/>
    <w:rsid w:val="000121AB"/>
    <w:rsid w:val="00036A2A"/>
    <w:rsid w:val="000371CD"/>
    <w:rsid w:val="000479AA"/>
    <w:rsid w:val="00057D6B"/>
    <w:rsid w:val="00080F95"/>
    <w:rsid w:val="000929DE"/>
    <w:rsid w:val="000A36F8"/>
    <w:rsid w:val="000A639B"/>
    <w:rsid w:val="000A7E08"/>
    <w:rsid w:val="000B3DFF"/>
    <w:rsid w:val="000C6CD7"/>
    <w:rsid w:val="000D0394"/>
    <w:rsid w:val="000E3043"/>
    <w:rsid w:val="000F1D36"/>
    <w:rsid w:val="0011056A"/>
    <w:rsid w:val="00112AE7"/>
    <w:rsid w:val="0011395A"/>
    <w:rsid w:val="00123F21"/>
    <w:rsid w:val="001300A0"/>
    <w:rsid w:val="001319AD"/>
    <w:rsid w:val="00140B5E"/>
    <w:rsid w:val="00141739"/>
    <w:rsid w:val="00146137"/>
    <w:rsid w:val="0014734F"/>
    <w:rsid w:val="0015095E"/>
    <w:rsid w:val="00151BD7"/>
    <w:rsid w:val="00152171"/>
    <w:rsid w:val="00152F98"/>
    <w:rsid w:val="001766E6"/>
    <w:rsid w:val="0018042E"/>
    <w:rsid w:val="00186DCC"/>
    <w:rsid w:val="001A547B"/>
    <w:rsid w:val="001C07BA"/>
    <w:rsid w:val="001C134C"/>
    <w:rsid w:val="001D02E5"/>
    <w:rsid w:val="001D1DD7"/>
    <w:rsid w:val="001D69F8"/>
    <w:rsid w:val="001D7445"/>
    <w:rsid w:val="002035A0"/>
    <w:rsid w:val="00206E33"/>
    <w:rsid w:val="00221D59"/>
    <w:rsid w:val="0024785E"/>
    <w:rsid w:val="002511F4"/>
    <w:rsid w:val="00253701"/>
    <w:rsid w:val="00255E80"/>
    <w:rsid w:val="00265659"/>
    <w:rsid w:val="00270471"/>
    <w:rsid w:val="00270475"/>
    <w:rsid w:val="00276420"/>
    <w:rsid w:val="00281B2B"/>
    <w:rsid w:val="002919C5"/>
    <w:rsid w:val="002A227E"/>
    <w:rsid w:val="002A3C91"/>
    <w:rsid w:val="002A6365"/>
    <w:rsid w:val="002B02D3"/>
    <w:rsid w:val="002B1B9A"/>
    <w:rsid w:val="002B442B"/>
    <w:rsid w:val="002C2EC9"/>
    <w:rsid w:val="002C46FC"/>
    <w:rsid w:val="002E014A"/>
    <w:rsid w:val="002E11F2"/>
    <w:rsid w:val="002E6724"/>
    <w:rsid w:val="002E7571"/>
    <w:rsid w:val="002F392B"/>
    <w:rsid w:val="00304A2F"/>
    <w:rsid w:val="0030594F"/>
    <w:rsid w:val="003068C8"/>
    <w:rsid w:val="00307631"/>
    <w:rsid w:val="003102AE"/>
    <w:rsid w:val="00312E45"/>
    <w:rsid w:val="003173DF"/>
    <w:rsid w:val="00323984"/>
    <w:rsid w:val="00337ECF"/>
    <w:rsid w:val="00343F15"/>
    <w:rsid w:val="00345637"/>
    <w:rsid w:val="00346A74"/>
    <w:rsid w:val="0035604A"/>
    <w:rsid w:val="0036515F"/>
    <w:rsid w:val="00366D29"/>
    <w:rsid w:val="00367E04"/>
    <w:rsid w:val="00380303"/>
    <w:rsid w:val="00392624"/>
    <w:rsid w:val="00395B9A"/>
    <w:rsid w:val="003A0406"/>
    <w:rsid w:val="003A6B26"/>
    <w:rsid w:val="003B1338"/>
    <w:rsid w:val="003B307F"/>
    <w:rsid w:val="003D24A7"/>
    <w:rsid w:val="003E22D3"/>
    <w:rsid w:val="003F75E1"/>
    <w:rsid w:val="00404355"/>
    <w:rsid w:val="00407310"/>
    <w:rsid w:val="004203CE"/>
    <w:rsid w:val="00445B38"/>
    <w:rsid w:val="004569FA"/>
    <w:rsid w:val="00460C0B"/>
    <w:rsid w:val="00467057"/>
    <w:rsid w:val="0047197B"/>
    <w:rsid w:val="0048057F"/>
    <w:rsid w:val="004820D8"/>
    <w:rsid w:val="00482665"/>
    <w:rsid w:val="00486E02"/>
    <w:rsid w:val="00492077"/>
    <w:rsid w:val="00492CE6"/>
    <w:rsid w:val="00492FC7"/>
    <w:rsid w:val="004931F3"/>
    <w:rsid w:val="004948E9"/>
    <w:rsid w:val="00497DC2"/>
    <w:rsid w:val="004A1C73"/>
    <w:rsid w:val="004A3C47"/>
    <w:rsid w:val="004A5115"/>
    <w:rsid w:val="004B4EF7"/>
    <w:rsid w:val="004B6553"/>
    <w:rsid w:val="004C0EFD"/>
    <w:rsid w:val="004C41A5"/>
    <w:rsid w:val="004C5F1B"/>
    <w:rsid w:val="004C631F"/>
    <w:rsid w:val="004D7633"/>
    <w:rsid w:val="004F0F30"/>
    <w:rsid w:val="004F6477"/>
    <w:rsid w:val="00503DDC"/>
    <w:rsid w:val="0051398A"/>
    <w:rsid w:val="0052522E"/>
    <w:rsid w:val="00525FF8"/>
    <w:rsid w:val="005260A0"/>
    <w:rsid w:val="005273E1"/>
    <w:rsid w:val="00542F4F"/>
    <w:rsid w:val="005434A7"/>
    <w:rsid w:val="00547567"/>
    <w:rsid w:val="005478DA"/>
    <w:rsid w:val="00562B0C"/>
    <w:rsid w:val="00572D0B"/>
    <w:rsid w:val="00583038"/>
    <w:rsid w:val="005A4D59"/>
    <w:rsid w:val="005B0CE4"/>
    <w:rsid w:val="005C0B19"/>
    <w:rsid w:val="005C57AF"/>
    <w:rsid w:val="005E3B17"/>
    <w:rsid w:val="005E4EE9"/>
    <w:rsid w:val="005E76AD"/>
    <w:rsid w:val="005F1123"/>
    <w:rsid w:val="006143DD"/>
    <w:rsid w:val="00616680"/>
    <w:rsid w:val="00617299"/>
    <w:rsid w:val="00620BD4"/>
    <w:rsid w:val="00621188"/>
    <w:rsid w:val="00625310"/>
    <w:rsid w:val="00625678"/>
    <w:rsid w:val="0063242F"/>
    <w:rsid w:val="00647AD2"/>
    <w:rsid w:val="00665DE5"/>
    <w:rsid w:val="00671898"/>
    <w:rsid w:val="00671F89"/>
    <w:rsid w:val="00674B9E"/>
    <w:rsid w:val="006872EC"/>
    <w:rsid w:val="006A7CFE"/>
    <w:rsid w:val="006B05EE"/>
    <w:rsid w:val="006B2927"/>
    <w:rsid w:val="006B6ECA"/>
    <w:rsid w:val="006C0D07"/>
    <w:rsid w:val="006C0D43"/>
    <w:rsid w:val="006C6C9E"/>
    <w:rsid w:val="006D0EE1"/>
    <w:rsid w:val="006E0015"/>
    <w:rsid w:val="006E08F1"/>
    <w:rsid w:val="006E1DB2"/>
    <w:rsid w:val="006E29A4"/>
    <w:rsid w:val="0070085E"/>
    <w:rsid w:val="00740E51"/>
    <w:rsid w:val="0075206F"/>
    <w:rsid w:val="007614AA"/>
    <w:rsid w:val="00763384"/>
    <w:rsid w:val="007715EC"/>
    <w:rsid w:val="00774E1D"/>
    <w:rsid w:val="00774F58"/>
    <w:rsid w:val="00777698"/>
    <w:rsid w:val="00783268"/>
    <w:rsid w:val="007851EE"/>
    <w:rsid w:val="00786C67"/>
    <w:rsid w:val="00787308"/>
    <w:rsid w:val="007879E7"/>
    <w:rsid w:val="00795D9F"/>
    <w:rsid w:val="007A3A66"/>
    <w:rsid w:val="007A3FA9"/>
    <w:rsid w:val="007A627A"/>
    <w:rsid w:val="007B01BF"/>
    <w:rsid w:val="007B1145"/>
    <w:rsid w:val="007C0368"/>
    <w:rsid w:val="007C5C6B"/>
    <w:rsid w:val="007D4FE3"/>
    <w:rsid w:val="007D5950"/>
    <w:rsid w:val="007E2501"/>
    <w:rsid w:val="007E29F5"/>
    <w:rsid w:val="007E37DD"/>
    <w:rsid w:val="007F0FBE"/>
    <w:rsid w:val="00801DF5"/>
    <w:rsid w:val="00802117"/>
    <w:rsid w:val="00804088"/>
    <w:rsid w:val="0080766C"/>
    <w:rsid w:val="00810D3B"/>
    <w:rsid w:val="00826F28"/>
    <w:rsid w:val="00830564"/>
    <w:rsid w:val="00831182"/>
    <w:rsid w:val="00841BDF"/>
    <w:rsid w:val="008446F9"/>
    <w:rsid w:val="008461AE"/>
    <w:rsid w:val="008503CF"/>
    <w:rsid w:val="00852259"/>
    <w:rsid w:val="00852AFC"/>
    <w:rsid w:val="00853F1A"/>
    <w:rsid w:val="00855C79"/>
    <w:rsid w:val="00870772"/>
    <w:rsid w:val="00874DD5"/>
    <w:rsid w:val="008760EE"/>
    <w:rsid w:val="0088715A"/>
    <w:rsid w:val="008922E6"/>
    <w:rsid w:val="008A3032"/>
    <w:rsid w:val="008C11DF"/>
    <w:rsid w:val="008C4B71"/>
    <w:rsid w:val="008C54AE"/>
    <w:rsid w:val="008D0C2E"/>
    <w:rsid w:val="00906837"/>
    <w:rsid w:val="00910B4C"/>
    <w:rsid w:val="00920625"/>
    <w:rsid w:val="0092125F"/>
    <w:rsid w:val="00927458"/>
    <w:rsid w:val="009363FA"/>
    <w:rsid w:val="00942A53"/>
    <w:rsid w:val="009437DA"/>
    <w:rsid w:val="009449E5"/>
    <w:rsid w:val="0095491E"/>
    <w:rsid w:val="00967BA7"/>
    <w:rsid w:val="00972EB0"/>
    <w:rsid w:val="009826AB"/>
    <w:rsid w:val="00984526"/>
    <w:rsid w:val="00985CC4"/>
    <w:rsid w:val="00992BC6"/>
    <w:rsid w:val="009A3F7A"/>
    <w:rsid w:val="009B1536"/>
    <w:rsid w:val="009C61B7"/>
    <w:rsid w:val="009F4AC5"/>
    <w:rsid w:val="00A100EA"/>
    <w:rsid w:val="00A154D0"/>
    <w:rsid w:val="00A36870"/>
    <w:rsid w:val="00A41E28"/>
    <w:rsid w:val="00A462DB"/>
    <w:rsid w:val="00A55D77"/>
    <w:rsid w:val="00A60133"/>
    <w:rsid w:val="00A6270C"/>
    <w:rsid w:val="00A63B79"/>
    <w:rsid w:val="00A63DDF"/>
    <w:rsid w:val="00A64E51"/>
    <w:rsid w:val="00A85C18"/>
    <w:rsid w:val="00A86839"/>
    <w:rsid w:val="00A9427A"/>
    <w:rsid w:val="00A94AD9"/>
    <w:rsid w:val="00AA4A89"/>
    <w:rsid w:val="00AA5D5B"/>
    <w:rsid w:val="00AB08A3"/>
    <w:rsid w:val="00AC080E"/>
    <w:rsid w:val="00AC1126"/>
    <w:rsid w:val="00AC2F1F"/>
    <w:rsid w:val="00AC5B1E"/>
    <w:rsid w:val="00AD349F"/>
    <w:rsid w:val="00B03406"/>
    <w:rsid w:val="00B073D4"/>
    <w:rsid w:val="00B101AD"/>
    <w:rsid w:val="00B16C66"/>
    <w:rsid w:val="00B37ADA"/>
    <w:rsid w:val="00B37CF4"/>
    <w:rsid w:val="00B54154"/>
    <w:rsid w:val="00B555FF"/>
    <w:rsid w:val="00B55C54"/>
    <w:rsid w:val="00B611AC"/>
    <w:rsid w:val="00B67942"/>
    <w:rsid w:val="00B707C5"/>
    <w:rsid w:val="00B71B5C"/>
    <w:rsid w:val="00B80C6C"/>
    <w:rsid w:val="00B84E69"/>
    <w:rsid w:val="00B91C0F"/>
    <w:rsid w:val="00B9584F"/>
    <w:rsid w:val="00BC2A2A"/>
    <w:rsid w:val="00BC32ED"/>
    <w:rsid w:val="00BD6EFA"/>
    <w:rsid w:val="00BE2CC0"/>
    <w:rsid w:val="00BE4CBA"/>
    <w:rsid w:val="00BF3969"/>
    <w:rsid w:val="00C10194"/>
    <w:rsid w:val="00C1356A"/>
    <w:rsid w:val="00C25D7B"/>
    <w:rsid w:val="00C27DBB"/>
    <w:rsid w:val="00C31618"/>
    <w:rsid w:val="00C36558"/>
    <w:rsid w:val="00C3692D"/>
    <w:rsid w:val="00C414C5"/>
    <w:rsid w:val="00C427DC"/>
    <w:rsid w:val="00C47879"/>
    <w:rsid w:val="00C574B3"/>
    <w:rsid w:val="00C72721"/>
    <w:rsid w:val="00C84301"/>
    <w:rsid w:val="00C84CB4"/>
    <w:rsid w:val="00C93928"/>
    <w:rsid w:val="00CA23ED"/>
    <w:rsid w:val="00CA2909"/>
    <w:rsid w:val="00CB4DE1"/>
    <w:rsid w:val="00CC3D22"/>
    <w:rsid w:val="00CC600E"/>
    <w:rsid w:val="00CC6753"/>
    <w:rsid w:val="00CD2325"/>
    <w:rsid w:val="00CD30C9"/>
    <w:rsid w:val="00CE099B"/>
    <w:rsid w:val="00CF1C2E"/>
    <w:rsid w:val="00D034F7"/>
    <w:rsid w:val="00D05011"/>
    <w:rsid w:val="00D0733C"/>
    <w:rsid w:val="00D075FC"/>
    <w:rsid w:val="00D13B5A"/>
    <w:rsid w:val="00D15959"/>
    <w:rsid w:val="00D22C7F"/>
    <w:rsid w:val="00D26672"/>
    <w:rsid w:val="00D267A6"/>
    <w:rsid w:val="00D3183B"/>
    <w:rsid w:val="00D3411A"/>
    <w:rsid w:val="00D41CBD"/>
    <w:rsid w:val="00D6781F"/>
    <w:rsid w:val="00D76CD1"/>
    <w:rsid w:val="00D813F6"/>
    <w:rsid w:val="00D95A51"/>
    <w:rsid w:val="00DA2B7D"/>
    <w:rsid w:val="00DA4A2D"/>
    <w:rsid w:val="00DA666B"/>
    <w:rsid w:val="00DB10E2"/>
    <w:rsid w:val="00DB180E"/>
    <w:rsid w:val="00DC2A3B"/>
    <w:rsid w:val="00DC2E2D"/>
    <w:rsid w:val="00DC3FE9"/>
    <w:rsid w:val="00DD4436"/>
    <w:rsid w:val="00DE6750"/>
    <w:rsid w:val="00DE6A73"/>
    <w:rsid w:val="00DF1167"/>
    <w:rsid w:val="00E05124"/>
    <w:rsid w:val="00E05E0F"/>
    <w:rsid w:val="00E071AA"/>
    <w:rsid w:val="00E204C1"/>
    <w:rsid w:val="00E22E70"/>
    <w:rsid w:val="00E31957"/>
    <w:rsid w:val="00E31F4B"/>
    <w:rsid w:val="00E34819"/>
    <w:rsid w:val="00E348E0"/>
    <w:rsid w:val="00E43C01"/>
    <w:rsid w:val="00E52C99"/>
    <w:rsid w:val="00E60318"/>
    <w:rsid w:val="00E65BAF"/>
    <w:rsid w:val="00E7023A"/>
    <w:rsid w:val="00E8170B"/>
    <w:rsid w:val="00E84C48"/>
    <w:rsid w:val="00E9598D"/>
    <w:rsid w:val="00E97863"/>
    <w:rsid w:val="00EB5351"/>
    <w:rsid w:val="00EE186C"/>
    <w:rsid w:val="00EE2CDC"/>
    <w:rsid w:val="00EE312A"/>
    <w:rsid w:val="00EE67E0"/>
    <w:rsid w:val="00F06F21"/>
    <w:rsid w:val="00F1397C"/>
    <w:rsid w:val="00F156AA"/>
    <w:rsid w:val="00F20FE9"/>
    <w:rsid w:val="00F27F89"/>
    <w:rsid w:val="00F3281C"/>
    <w:rsid w:val="00F32D08"/>
    <w:rsid w:val="00F630D2"/>
    <w:rsid w:val="00F64776"/>
    <w:rsid w:val="00F671B6"/>
    <w:rsid w:val="00F70C53"/>
    <w:rsid w:val="00F73022"/>
    <w:rsid w:val="00F73905"/>
    <w:rsid w:val="00F809EA"/>
    <w:rsid w:val="00F84A21"/>
    <w:rsid w:val="00F939CE"/>
    <w:rsid w:val="00F94AB1"/>
    <w:rsid w:val="00FA074A"/>
    <w:rsid w:val="00FA5BE9"/>
    <w:rsid w:val="00FB1E7F"/>
    <w:rsid w:val="00FB36B2"/>
    <w:rsid w:val="00FB3CAE"/>
    <w:rsid w:val="00FB3E9A"/>
    <w:rsid w:val="00FC336E"/>
    <w:rsid w:val="00FC3416"/>
    <w:rsid w:val="00FC4854"/>
    <w:rsid w:val="00FD0DC6"/>
    <w:rsid w:val="00FD1871"/>
    <w:rsid w:val="00FD4288"/>
    <w:rsid w:val="00FD6FAE"/>
    <w:rsid w:val="00FE1193"/>
    <w:rsid w:val="00FF0216"/>
    <w:rsid w:val="00FF20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,"/>
  <w14:docId w14:val="434FD993"/>
  <w15:docId w15:val="{CC1593D0-1CA1-4AD9-8184-82D781CC90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MS Mincho" w:hAnsi="Times New Roman" w:cs="Times New Roman"/>
        <w:lang w:val="en-ZA" w:eastAsia="en-ZA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CA2909"/>
    <w:rPr>
      <w:rFonts w:ascii="VAG Round" w:hAnsi="VAG Round"/>
      <w:szCs w:val="24"/>
      <w:lang w:val="en-GB" w:eastAsia="en-US"/>
    </w:rPr>
  </w:style>
  <w:style w:type="paragraph" w:styleId="Heading1">
    <w:name w:val="heading 1"/>
    <w:basedOn w:val="Normal"/>
    <w:next w:val="Normal"/>
    <w:link w:val="Heading1Char"/>
    <w:qFormat/>
    <w:rsid w:val="007A627A"/>
    <w:pPr>
      <w:keepNext/>
      <w:jc w:val="center"/>
      <w:outlineLvl w:val="0"/>
    </w:pPr>
  </w:style>
  <w:style w:type="paragraph" w:styleId="Heading2">
    <w:name w:val="heading 2"/>
    <w:basedOn w:val="Normal"/>
    <w:next w:val="Normal"/>
    <w:qFormat/>
    <w:rsid w:val="007A627A"/>
    <w:pPr>
      <w:keepNext/>
      <w:jc w:val="center"/>
      <w:outlineLvl w:val="1"/>
    </w:pPr>
    <w:rPr>
      <w:i/>
      <w:iCs/>
      <w:sz w:val="28"/>
    </w:rPr>
  </w:style>
  <w:style w:type="paragraph" w:styleId="Heading3">
    <w:name w:val="heading 3"/>
    <w:basedOn w:val="Normal"/>
    <w:next w:val="Normal"/>
    <w:link w:val="Heading3Char"/>
    <w:qFormat/>
    <w:rsid w:val="007A627A"/>
    <w:pPr>
      <w:keepNext/>
      <w:jc w:val="center"/>
      <w:outlineLvl w:val="2"/>
    </w:pPr>
    <w:rPr>
      <w:b/>
      <w:bCs/>
      <w:sz w:val="28"/>
    </w:rPr>
  </w:style>
  <w:style w:type="paragraph" w:styleId="Heading4">
    <w:name w:val="heading 4"/>
    <w:basedOn w:val="Normal"/>
    <w:next w:val="Normal"/>
    <w:link w:val="Heading4Char"/>
    <w:qFormat/>
    <w:rsid w:val="007A627A"/>
    <w:pPr>
      <w:keepNext/>
      <w:outlineLvl w:val="3"/>
    </w:pPr>
    <w:rPr>
      <w:b/>
      <w:bCs/>
      <w:sz w:val="28"/>
    </w:rPr>
  </w:style>
  <w:style w:type="paragraph" w:styleId="Heading5">
    <w:name w:val="heading 5"/>
    <w:basedOn w:val="Normal"/>
    <w:next w:val="Normal"/>
    <w:qFormat/>
    <w:rsid w:val="007A627A"/>
    <w:pPr>
      <w:keepNext/>
      <w:outlineLvl w:val="4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7A627A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rsid w:val="007A627A"/>
    <w:pPr>
      <w:tabs>
        <w:tab w:val="center" w:pos="4153"/>
        <w:tab w:val="right" w:pos="8306"/>
      </w:tabs>
    </w:pPr>
  </w:style>
  <w:style w:type="paragraph" w:styleId="Title">
    <w:name w:val="Title"/>
    <w:basedOn w:val="Normal"/>
    <w:qFormat/>
    <w:rsid w:val="007A627A"/>
    <w:pPr>
      <w:jc w:val="center"/>
    </w:pPr>
  </w:style>
  <w:style w:type="paragraph" w:styleId="BodyTextIndent2">
    <w:name w:val="Body Text Indent 2"/>
    <w:basedOn w:val="Normal"/>
    <w:rsid w:val="007E37DD"/>
    <w:pPr>
      <w:ind w:left="7920"/>
    </w:pPr>
    <w:rPr>
      <w:rFonts w:ascii="Arial" w:hAnsi="Arial" w:cs="Arial"/>
      <w:color w:val="0000FF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7047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70475"/>
    <w:rPr>
      <w:rFonts w:ascii="Tahoma" w:hAnsi="Tahoma" w:cs="Tahoma"/>
      <w:sz w:val="16"/>
      <w:szCs w:val="16"/>
      <w:lang w:val="en-GB" w:eastAsia="en-US"/>
    </w:rPr>
  </w:style>
  <w:style w:type="paragraph" w:styleId="PlainText">
    <w:name w:val="Plain Text"/>
    <w:basedOn w:val="Normal"/>
    <w:link w:val="PlainTextChar"/>
    <w:rsid w:val="006B05EE"/>
    <w:pPr>
      <w:widowControl w:val="0"/>
    </w:pPr>
    <w:rPr>
      <w:rFonts w:ascii="Courier New" w:hAnsi="Courier New" w:cs="Courier New"/>
      <w:szCs w:val="20"/>
      <w:lang w:val="en-AU"/>
    </w:rPr>
  </w:style>
  <w:style w:type="character" w:customStyle="1" w:styleId="PlainTextChar">
    <w:name w:val="Plain Text Char"/>
    <w:basedOn w:val="DefaultParagraphFont"/>
    <w:link w:val="PlainText"/>
    <w:rsid w:val="006B05EE"/>
    <w:rPr>
      <w:rFonts w:ascii="Courier New" w:hAnsi="Courier New" w:cs="Courier New"/>
      <w:lang w:val="en-AU" w:eastAsia="en-US"/>
    </w:rPr>
  </w:style>
  <w:style w:type="character" w:customStyle="1" w:styleId="Heading4Char">
    <w:name w:val="Heading 4 Char"/>
    <w:basedOn w:val="DefaultParagraphFont"/>
    <w:link w:val="Heading4"/>
    <w:rsid w:val="00B84E69"/>
    <w:rPr>
      <w:rFonts w:ascii="VAG Round" w:hAnsi="VAG Round"/>
      <w:b/>
      <w:bCs/>
      <w:sz w:val="28"/>
      <w:szCs w:val="24"/>
      <w:lang w:eastAsia="en-US"/>
    </w:rPr>
  </w:style>
  <w:style w:type="paragraph" w:styleId="ListParagraph">
    <w:name w:val="List Paragraph"/>
    <w:basedOn w:val="Normal"/>
    <w:uiPriority w:val="34"/>
    <w:qFormat/>
    <w:rsid w:val="00BF3969"/>
    <w:pPr>
      <w:ind w:left="720"/>
      <w:contextualSpacing/>
    </w:pPr>
  </w:style>
  <w:style w:type="character" w:customStyle="1" w:styleId="apple-style-span">
    <w:name w:val="apple-style-span"/>
    <w:basedOn w:val="DefaultParagraphFont"/>
    <w:rsid w:val="00620BD4"/>
  </w:style>
  <w:style w:type="paragraph" w:styleId="NormalWeb">
    <w:name w:val="Normal (Web)"/>
    <w:basedOn w:val="Normal"/>
    <w:uiPriority w:val="99"/>
    <w:unhideWhenUsed/>
    <w:rsid w:val="00482665"/>
    <w:pPr>
      <w:spacing w:before="100" w:beforeAutospacing="1" w:after="100" w:afterAutospacing="1"/>
    </w:pPr>
    <w:rPr>
      <w:rFonts w:ascii="Times New Roman" w:eastAsia="Times New Roman" w:hAnsi="Times New Roman"/>
      <w:sz w:val="24"/>
      <w:lang w:val="en-US"/>
    </w:rPr>
  </w:style>
  <w:style w:type="table" w:styleId="TableGrid">
    <w:name w:val="Table Grid"/>
    <w:basedOn w:val="TableNormal"/>
    <w:uiPriority w:val="59"/>
    <w:rsid w:val="004826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7Colorful">
    <w:name w:val="Grid Table 7 Colorful"/>
    <w:basedOn w:val="TableNormal"/>
    <w:uiPriority w:val="52"/>
    <w:rsid w:val="00492077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leGridLight">
    <w:name w:val="Grid Table Light"/>
    <w:basedOn w:val="TableNormal"/>
    <w:uiPriority w:val="40"/>
    <w:rsid w:val="00492077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PlainTable1">
    <w:name w:val="Plain Table 1"/>
    <w:basedOn w:val="TableNormal"/>
    <w:uiPriority w:val="41"/>
    <w:rsid w:val="00492077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yperlink">
    <w:name w:val="Hyperlink"/>
    <w:basedOn w:val="DefaultParagraphFont"/>
    <w:uiPriority w:val="99"/>
    <w:unhideWhenUsed/>
    <w:rsid w:val="00CC6753"/>
    <w:rPr>
      <w:color w:val="0000FF" w:themeColor="hyperlink"/>
      <w:u w:val="single"/>
    </w:rPr>
  </w:style>
  <w:style w:type="character" w:customStyle="1" w:styleId="Heading3Char">
    <w:name w:val="Heading 3 Char"/>
    <w:basedOn w:val="DefaultParagraphFont"/>
    <w:link w:val="Heading3"/>
    <w:rsid w:val="00B71B5C"/>
    <w:rPr>
      <w:rFonts w:ascii="VAG Round" w:hAnsi="VAG Round"/>
      <w:b/>
      <w:bCs/>
      <w:sz w:val="28"/>
      <w:szCs w:val="24"/>
      <w:lang w:val="en-GB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36515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6515F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6515F"/>
    <w:rPr>
      <w:rFonts w:ascii="VAG Round" w:hAnsi="VAG Round"/>
      <w:lang w:val="en-GB"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6515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6515F"/>
    <w:rPr>
      <w:rFonts w:ascii="VAG Round" w:hAnsi="VAG Round"/>
      <w:b/>
      <w:bCs/>
      <w:lang w:val="en-GB" w:eastAsia="en-US"/>
    </w:rPr>
  </w:style>
  <w:style w:type="paragraph" w:styleId="NoSpacing">
    <w:name w:val="No Spacing"/>
    <w:link w:val="NoSpacingChar"/>
    <w:uiPriority w:val="1"/>
    <w:qFormat/>
    <w:rsid w:val="0051398A"/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character" w:customStyle="1" w:styleId="NoSpacingChar">
    <w:name w:val="No Spacing Char"/>
    <w:basedOn w:val="DefaultParagraphFont"/>
    <w:link w:val="NoSpacing"/>
    <w:uiPriority w:val="1"/>
    <w:rsid w:val="0051398A"/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character" w:customStyle="1" w:styleId="Heading1Char">
    <w:name w:val="Heading 1 Char"/>
    <w:basedOn w:val="DefaultParagraphFont"/>
    <w:link w:val="Heading1"/>
    <w:rsid w:val="00967BA7"/>
    <w:rPr>
      <w:rFonts w:ascii="VAG Round" w:hAnsi="VAG Round"/>
      <w:szCs w:val="24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6302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3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Data" Target="diagrams/data1.xml"/><Relationship Id="rId13" Type="http://schemas.openxmlformats.org/officeDocument/2006/relationships/hyperlink" Target="mailto:hhilson97@gmail.com" TargetMode="External"/><Relationship Id="rId18" Type="http://schemas.openxmlformats.org/officeDocument/2006/relationships/image" Target="media/image4.emf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7" Type="http://schemas.openxmlformats.org/officeDocument/2006/relationships/endnotes" Target="endnotes.xml"/><Relationship Id="rId12" Type="http://schemas.microsoft.com/office/2007/relationships/diagramDrawing" Target="diagrams/drawing1.xml"/><Relationship Id="rId17" Type="http://schemas.openxmlformats.org/officeDocument/2006/relationships/oleObject" Target="embeddings/oleObject1.bin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image" Target="media/image5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Colors" Target="diagrams/colors1.xml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oleObject" Target="embeddings/oleObject4.bin"/><Relationship Id="rId10" Type="http://schemas.openxmlformats.org/officeDocument/2006/relationships/diagramQuickStyle" Target="diagrams/quickStyle1.xml"/><Relationship Id="rId19" Type="http://schemas.openxmlformats.org/officeDocument/2006/relationships/oleObject" Target="embeddings/oleObject2.bin"/><Relationship Id="rId4" Type="http://schemas.openxmlformats.org/officeDocument/2006/relationships/settings" Target="settings.xml"/><Relationship Id="rId9" Type="http://schemas.openxmlformats.org/officeDocument/2006/relationships/diagramLayout" Target="diagrams/layout1.xml"/><Relationship Id="rId14" Type="http://schemas.openxmlformats.org/officeDocument/2006/relationships/hyperlink" Target="mailto:hhilson97@gmail.com" TargetMode="External"/><Relationship Id="rId22" Type="http://schemas.openxmlformats.org/officeDocument/2006/relationships/image" Target="media/image6.emf"/><Relationship Id="rId27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Zita\Documents\Documents\Office%20templates\CV%20Templates\Reward%20template%202014.dot" TargetMode="External"/></Relationships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8E722E6-DE91-4DF8-91A9-35125D242128}" type="doc">
      <dgm:prSet loTypeId="urn:microsoft.com/office/officeart/2008/layout/CircularPictureCallout" loCatId="picture" qsTypeId="urn:microsoft.com/office/officeart/2005/8/quickstyle/simple1" qsCatId="simple" csTypeId="urn:microsoft.com/office/officeart/2005/8/colors/accent1_2" csCatId="accent1" phldr="1"/>
      <dgm:spPr/>
    </dgm:pt>
    <dgm:pt modelId="{66F474B4-4484-4733-AE3E-B83A70999E46}">
      <dgm:prSet phldrT="[Text]" phldr="1"/>
      <dgm:spPr/>
      <dgm:t>
        <a:bodyPr/>
        <a:lstStyle/>
        <a:p>
          <a:endParaRPr lang="en-US"/>
        </a:p>
      </dgm:t>
    </dgm:pt>
    <dgm:pt modelId="{F2E50170-00F8-40F2-BB54-C6A0CA9EC0A4}" type="sibTrans" cxnId="{DE646398-C61B-4F42-B167-C84EF2939315}">
      <dgm:prSet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/>
          </a:stretch>
        </a:blipFill>
      </dgm:spPr>
      <dgm:t>
        <a:bodyPr/>
        <a:lstStyle/>
        <a:p>
          <a:endParaRPr lang="en-US"/>
        </a:p>
      </dgm:t>
    </dgm:pt>
    <dgm:pt modelId="{E1A26344-D7EE-4EBE-8CBF-1F6E0BD9FE81}" type="parTrans" cxnId="{DE646398-C61B-4F42-B167-C84EF2939315}">
      <dgm:prSet/>
      <dgm:spPr/>
      <dgm:t>
        <a:bodyPr/>
        <a:lstStyle/>
        <a:p>
          <a:endParaRPr lang="en-US"/>
        </a:p>
      </dgm:t>
    </dgm:pt>
    <dgm:pt modelId="{653AA927-4667-4D87-BAC8-2E29CD623955}" type="pres">
      <dgm:prSet presAssocID="{58E722E6-DE91-4DF8-91A9-35125D242128}" presName="Name0" presStyleCnt="0">
        <dgm:presLayoutVars>
          <dgm:chMax val="7"/>
          <dgm:chPref val="7"/>
          <dgm:dir/>
        </dgm:presLayoutVars>
      </dgm:prSet>
      <dgm:spPr/>
    </dgm:pt>
    <dgm:pt modelId="{F38246DD-2538-4C6B-AB70-5883BB84B080}" type="pres">
      <dgm:prSet presAssocID="{58E722E6-DE91-4DF8-91A9-35125D242128}" presName="Name1" presStyleCnt="0"/>
      <dgm:spPr/>
    </dgm:pt>
    <dgm:pt modelId="{051EBB63-D46E-4323-B32D-72A6257D7F45}" type="pres">
      <dgm:prSet presAssocID="{F2E50170-00F8-40F2-BB54-C6A0CA9EC0A4}" presName="picture_1" presStyleCnt="0"/>
      <dgm:spPr/>
    </dgm:pt>
    <dgm:pt modelId="{6E9893EF-A0BE-4EBE-9B73-2495CF609D59}" type="pres">
      <dgm:prSet presAssocID="{F2E50170-00F8-40F2-BB54-C6A0CA9EC0A4}" presName="pictureRepeatNode" presStyleLbl="alignImgPlace1" presStyleIdx="0" presStyleCnt="1" custScaleX="106944" custScaleY="103524" custLinFactNeighborX="11702" custLinFactNeighborY="-1903"/>
      <dgm:spPr/>
    </dgm:pt>
    <dgm:pt modelId="{E2C1A20B-76FA-47F9-A635-CAAFF40B444C}" type="pres">
      <dgm:prSet presAssocID="{66F474B4-4484-4733-AE3E-B83A70999E46}" presName="text_1" presStyleLbl="node1" presStyleIdx="0" presStyleCnt="0" custFlipVert="1" custScaleX="17573" custScaleY="7113" custLinFactX="55104" custLinFactY="100000" custLinFactNeighborX="100000" custLinFactNeighborY="177099">
        <dgm:presLayoutVars>
          <dgm:bulletEnabled val="1"/>
        </dgm:presLayoutVars>
      </dgm:prSet>
      <dgm:spPr/>
    </dgm:pt>
  </dgm:ptLst>
  <dgm:cxnLst>
    <dgm:cxn modelId="{1B6A5537-7F5C-418B-81C2-2012446BD53D}" type="presOf" srcId="{F2E50170-00F8-40F2-BB54-C6A0CA9EC0A4}" destId="{6E9893EF-A0BE-4EBE-9B73-2495CF609D59}" srcOrd="0" destOrd="0" presId="urn:microsoft.com/office/officeart/2008/layout/CircularPictureCallout"/>
    <dgm:cxn modelId="{544D1455-5E89-4671-9247-04310B85587B}" type="presOf" srcId="{66F474B4-4484-4733-AE3E-B83A70999E46}" destId="{E2C1A20B-76FA-47F9-A635-CAAFF40B444C}" srcOrd="0" destOrd="0" presId="urn:microsoft.com/office/officeart/2008/layout/CircularPictureCallout"/>
    <dgm:cxn modelId="{DE646398-C61B-4F42-B167-C84EF2939315}" srcId="{58E722E6-DE91-4DF8-91A9-35125D242128}" destId="{66F474B4-4484-4733-AE3E-B83A70999E46}" srcOrd="0" destOrd="0" parTransId="{E1A26344-D7EE-4EBE-8CBF-1F6E0BD9FE81}" sibTransId="{F2E50170-00F8-40F2-BB54-C6A0CA9EC0A4}"/>
    <dgm:cxn modelId="{6AD330EE-4E59-4062-8A3B-904CF3559891}" type="presOf" srcId="{58E722E6-DE91-4DF8-91A9-35125D242128}" destId="{653AA927-4667-4D87-BAC8-2E29CD623955}" srcOrd="0" destOrd="0" presId="urn:microsoft.com/office/officeart/2008/layout/CircularPictureCallout"/>
    <dgm:cxn modelId="{91B367F7-3BE0-4842-90D3-AF539CDF1263}" type="presParOf" srcId="{653AA927-4667-4D87-BAC8-2E29CD623955}" destId="{F38246DD-2538-4C6B-AB70-5883BB84B080}" srcOrd="0" destOrd="0" presId="urn:microsoft.com/office/officeart/2008/layout/CircularPictureCallout"/>
    <dgm:cxn modelId="{22A738C9-3B52-4A0B-B7C5-F8C33AE55981}" type="presParOf" srcId="{F38246DD-2538-4C6B-AB70-5883BB84B080}" destId="{051EBB63-D46E-4323-B32D-72A6257D7F45}" srcOrd="0" destOrd="0" presId="urn:microsoft.com/office/officeart/2008/layout/CircularPictureCallout"/>
    <dgm:cxn modelId="{29C69082-B48D-4B69-88EE-070CDC376518}" type="presParOf" srcId="{051EBB63-D46E-4323-B32D-72A6257D7F45}" destId="{6E9893EF-A0BE-4EBE-9B73-2495CF609D59}" srcOrd="0" destOrd="0" presId="urn:microsoft.com/office/officeart/2008/layout/CircularPictureCallout"/>
    <dgm:cxn modelId="{04C27E48-FA8C-4B03-89F1-BD152D304C7E}" type="presParOf" srcId="{F38246DD-2538-4C6B-AB70-5883BB84B080}" destId="{E2C1A20B-76FA-47F9-A635-CAAFF40B444C}" srcOrd="1" destOrd="0" presId="urn:microsoft.com/office/officeart/2008/layout/CircularPictureCallout"/>
  </dgm:cxnLst>
  <dgm:bg/>
  <dgm:whole/>
  <dgm:extLst>
    <a:ext uri="http://schemas.microsoft.com/office/drawing/2008/diagram">
      <dsp:dataModelExt xmlns:dsp="http://schemas.microsoft.com/office/drawing/2008/diagram" relId="rId1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6E9893EF-A0BE-4EBE-9B73-2495CF609D59}">
      <dsp:nvSpPr>
        <dsp:cNvPr id="0" name=""/>
        <dsp:cNvSpPr/>
      </dsp:nvSpPr>
      <dsp:spPr>
        <a:xfrm>
          <a:off x="557413" y="52387"/>
          <a:ext cx="1023734" cy="990996"/>
        </a:xfrm>
        <a:prstGeom prst="ellipse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E2C1A20B-76FA-47F9-A635-CAAFF40B444C}">
      <dsp:nvSpPr>
        <dsp:cNvPr id="0" name=""/>
        <dsp:cNvSpPr/>
      </dsp:nvSpPr>
      <dsp:spPr>
        <a:xfrm flipV="1">
          <a:off x="1806864" y="1109735"/>
          <a:ext cx="107660" cy="22469"/>
        </a:xfrm>
        <a:prstGeom prst="rect">
          <a:avLst/>
        </a:prstGeom>
        <a:noFill/>
        <a:ln w="25400" cap="flat" cmpd="sng" algn="ctr">
          <a:noFill/>
          <a:prstDash val="solid"/>
        </a:ln>
        <a:effectLst/>
        <a:sp3d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b" anchorCtr="0">
          <a:noAutofit/>
        </a:bodyPr>
        <a:lstStyle/>
        <a:p>
          <a:pPr marL="0" lvl="0" indent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sz="500" kern="1200"/>
        </a:p>
      </dsp:txBody>
      <dsp:txXfrm rot="10800000">
        <a:off x="1806864" y="1109735"/>
        <a:ext cx="107660" cy="22469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8/layout/CircularPictureCallout">
  <dgm:title val=""/>
  <dgm:desc val=""/>
  <dgm:catLst>
    <dgm:cat type="picture" pri="2000"/>
    <dgm:cat type="pictureconvert" pri="2000"/>
  </dgm:catLst>
  <dgm:sampData>
    <dgm:dataModel>
      <dgm:ptLst>
        <dgm:pt modelId="0" type="doc"/>
        <dgm:pt modelId="1"/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chMax val="7"/>
      <dgm:chPref val="7"/>
      <dgm:dir/>
    </dgm:varLst>
    <dgm:alg type="composite"/>
    <dgm:shape xmlns:r="http://schemas.openxmlformats.org/officeDocument/2006/relationships" r:blip="">
      <dgm:adjLst/>
    </dgm:shape>
    <dgm:constrLst>
      <dgm:constr type="w" for="ch" refType="h" refFor="ch" op="gte" fact="2"/>
    </dgm:constrLst>
    <dgm:layoutNode name="Name1">
      <dgm:alg type="composite"/>
      <dgm:shape xmlns:r="http://schemas.openxmlformats.org/officeDocument/2006/relationships" r:blip="">
        <dgm:adjLst/>
      </dgm:shape>
      <dgm:choose name="Name2">
        <dgm:if name="Name3" axis="ch" ptType="node" func="cnt" op="lte" val="1">
          <dgm:constrLst>
            <dgm:constr type="h" for="ch" forName="picture_1" refType="h"/>
            <dgm:constr type="w" for="ch" forName="picture_1" refType="h" refFor="ch" refForName="picture_1" op="equ"/>
            <dgm:constr type="l" for="ch" forName="picture_1"/>
            <dgm:constr type="t" for="ch" forName="picture_1"/>
            <dgm:constr type="w" for="ch" forName="text_1" refType="w" refFor="ch" refForName="picture_1" fact="0.64"/>
            <dgm:constr type="h" for="ch" forName="text_1" refType="h" refFor="ch" refForName="picture_1" fact="0.33"/>
            <dgm:constr type="l" for="ch" forName="text_1" refType="w" refFor="ch" refForName="picture_1" fact="0.18"/>
            <dgm:constr type="t" for="ch" forName="text_1" refType="h" refFor="ch" refForName="picture_1" fact="0.531"/>
          </dgm:constrLst>
        </dgm:if>
        <dgm:if name="Name4" axis="ch" ptType="node" func="cnt" op="lte" val="2">
          <dgm:choose name="Name5">
            <dgm:if name="Name6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5"/>
                <dgm:constr type="h" for="ch" forName="picture_2" refType="h" refFor="ch" refForName="picture_1" fact="0.5"/>
                <dgm:constr type="l" for="ch" forName="picture_2" refType="w" refFor="ch" refForName="picture_1" fact="1.21"/>
                <dgm:constr type="ctrY" for="ch" forName="picture_2" refType="h" refFor="ch" refForName="picture_1" fact="0.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</dgm:constrLst>
            </dgm:if>
            <dgm:else name="Name7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5"/>
                <dgm:constr type="h" for="ch" forName="picture_2" refType="h" refFor="ch" refForName="picture_1" fact="0.5"/>
                <dgm:constr type="r" for="ch" forName="picture_2" refType="w"/>
                <dgm:constr type="rOff" for="ch" forName="picture_2" refType="w" refFor="ch" refForName="picture_1" fact="-1.21"/>
                <dgm:constr type="ctrY" for="ch" forName="picture_2" refType="h" refFor="ch" refForName="picture_1" fact="0.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</dgm:constrLst>
            </dgm:else>
          </dgm:choose>
        </dgm:if>
        <dgm:if name="Name8" axis="ch" ptType="node" func="cnt" op="lte" val="3">
          <dgm:choose name="Name9">
            <dgm:if name="Name10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75"/>
                <dgm:constr type="h" for="ch" forName="picture_2" refType="h" refFor="ch" refForName="picture_1" fact="0.375"/>
                <dgm:constr type="l" for="ch" forName="picture_2" refType="w" refFor="ch" refForName="picture_1" fact="1.21"/>
                <dgm:constr type="ctrY" for="ch" forName="picture_2" refType="h" refFor="ch" refForName="picture_1" fact="0.187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75"/>
                <dgm:constr type="h" for="ch" forName="picture_3" refType="h" refFor="ch" refForName="picture_1" fact="0.375"/>
                <dgm:constr type="l" for="ch" forName="picture_3" refType="w" refFor="ch" refForName="picture_1" fact="1.21"/>
                <dgm:constr type="ctrY" for="ch" forName="picture_3" refType="h" refFor="ch" refForName="picture_1" fact="0.8125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</dgm:constrLst>
            </dgm:if>
            <dgm:else name="Name11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75"/>
                <dgm:constr type="h" for="ch" forName="picture_2" refType="h" refFor="ch" refForName="picture_1" fact="0.375"/>
                <dgm:constr type="r" for="ch" forName="picture_2" refType="w"/>
                <dgm:constr type="rOff" for="ch" forName="picture_2" refType="w" refFor="ch" refForName="picture_1" fact="-1.21"/>
                <dgm:constr type="ctrY" for="ch" forName="picture_2" refType="h" refFor="ch" refForName="picture_1" fact="0.187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75"/>
                <dgm:constr type="h" for="ch" forName="picture_3" refType="h" refFor="ch" refForName="picture_1" fact="0.375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8125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</dgm:constrLst>
            </dgm:else>
          </dgm:choose>
        </dgm:if>
        <dgm:if name="Name12" axis="ch" ptType="node" func="cnt" op="lte" val="4">
          <dgm:choose name="Name13">
            <dgm:if name="Name14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"/>
                <dgm:constr type="h" for="ch" forName="picture_2" refType="h" refFor="ch" refForName="picture_1" fact="0.3"/>
                <dgm:constr type="l" for="ch" forName="picture_2" refType="w" refFor="ch" refForName="picture_1" fact="1.354"/>
                <dgm:constr type="ctrY" for="ch" forName="picture_2" refType="h" refFor="ch" refForName="picture_1" fact="0.1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"/>
                <dgm:constr type="h" for="ch" forName="picture_3" refType="h" refFor="ch" refForName="picture_1" fact="0.3"/>
                <dgm:constr type="l" for="ch" forName="picture_3" refType="w" refFor="ch" refForName="picture_1" fact="1.21"/>
                <dgm:constr type="ctrY" for="ch" forName="picture_3" refType="h" refFor="ch" refForName="picture_1" fact="0.5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3"/>
                <dgm:constr type="h" for="ch" forName="picture_4" refType="h" refFor="ch" refForName="picture_1" fact="0.3"/>
                <dgm:constr type="l" for="ch" forName="picture_4" refType="w" refFor="ch" refForName="picture_1" fact="1.354"/>
                <dgm:constr type="ctrY" for="ch" forName="picture_4" refType="h" refFor="ch" refForName="picture_1" fact="0.8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</dgm:constrLst>
            </dgm:if>
            <dgm:else name="Name15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3"/>
                <dgm:constr type="h" for="ch" forName="picture_2" refType="h" refFor="ch" refForName="picture_1" fact="0.3"/>
                <dgm:constr type="r" for="ch" forName="picture_2" refType="w"/>
                <dgm:constr type="rOff" for="ch" forName="picture_2" refType="w" refFor="ch" refForName="picture_1" fact="-1.354"/>
                <dgm:constr type="ctrY" for="ch" forName="picture_2" refType="h" refFor="ch" refForName="picture_1" fact="0.1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3"/>
                <dgm:constr type="h" for="ch" forName="picture_3" refType="h" refFor="ch" refForName="picture_1" fact="0.3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5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3"/>
                <dgm:constr type="h" for="ch" forName="picture_4" refType="h" refFor="ch" refForName="picture_1" fact="0.3"/>
                <dgm:constr type="r" for="ch" forName="picture_4" refType="w"/>
                <dgm:constr type="rOff" for="ch" forName="picture_4" refType="w" refFor="ch" refForName="picture_1" fact="-1.354"/>
                <dgm:constr type="ctrY" for="ch" forName="picture_4" refType="h" refFor="ch" refForName="picture_1" fact="0.8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</dgm:constrLst>
            </dgm:else>
          </dgm:choose>
        </dgm:if>
        <dgm:if name="Name16" axis="ch" ptType="node" func="cnt" op="lte" val="5">
          <dgm:choose name="Name17">
            <dgm:if name="Name18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22"/>
                <dgm:constr type="h" for="ch" forName="picture_2" refType="h" refFor="ch" refForName="picture_1" fact="0.22"/>
                <dgm:constr type="l" for="ch" forName="picture_2" refType="w" refFor="ch" refForName="picture_1" fact="1.375"/>
                <dgm:constr type="ctrY" for="ch" forName="picture_2" refType="h" refFor="ch" refForName="picture_1" fact="0.11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22"/>
                <dgm:constr type="h" for="ch" forName="picture_3" refType="h" refFor="ch" refForName="picture_1" fact="0.22"/>
                <dgm:constr type="l" for="ch" forName="picture_3" refType="w" refFor="ch" refForName="picture_1" fact="1.21"/>
                <dgm:constr type="ctrY" for="ch" forName="picture_3" refType="h" refFor="ch" refForName="picture_1" fact="0.353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22"/>
                <dgm:constr type="h" for="ch" forName="picture_4" refType="h" refFor="ch" refForName="picture_1" fact="0.22"/>
                <dgm:constr type="l" for="ch" forName="picture_4" refType="w" refFor="ch" refForName="picture_1" fact="1.21"/>
                <dgm:constr type="ctrY" for="ch" forName="picture_4" refType="h" refFor="ch" refForName="picture_1" fact="0.647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22"/>
                <dgm:constr type="h" for="ch" forName="picture_5" refType="h" refFor="ch" refForName="picture_1" fact="0.22"/>
                <dgm:constr type="l" for="ch" forName="picture_5" refType="w" refFor="ch" refForName="picture_1" fact="1.375"/>
                <dgm:constr type="ctrY" for="ch" forName="picture_5" refType="h" refFor="ch" refForName="picture_1" fact="0.89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</dgm:constrLst>
            </dgm:if>
            <dgm:else name="Name19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22"/>
                <dgm:constr type="h" for="ch" forName="picture_2" refType="h" refFor="ch" refForName="picture_1" fact="0.22"/>
                <dgm:constr type="r" for="ch" forName="picture_2" refType="w"/>
                <dgm:constr type="rOff" for="ch" forName="picture_2" refType="w" refFor="ch" refForName="picture_1" fact="-1.375"/>
                <dgm:constr type="ctrY" for="ch" forName="picture_2" refType="h" refFor="ch" refForName="picture_1" fact="0.11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22"/>
                <dgm:constr type="h" for="ch" forName="picture_3" refType="h" refFor="ch" refForName="picture_1" fact="0.22"/>
                <dgm:constr type="r" for="ch" forName="picture_3" refType="w"/>
                <dgm:constr type="rOff" for="ch" forName="picture_3" refType="w" refFor="ch" refForName="picture_1" fact="-1.21"/>
                <dgm:constr type="ctrY" for="ch" forName="picture_3" refType="h" refFor="ch" refForName="picture_1" fact="0.353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22"/>
                <dgm:constr type="h" for="ch" forName="picture_4" refType="h" refFor="ch" refForName="picture_1" fact="0.22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647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22"/>
                <dgm:constr type="h" for="ch" forName="picture_5" refType="h" refFor="ch" refForName="picture_1" fact="0.22"/>
                <dgm:constr type="r" for="ch" forName="picture_5" refType="w"/>
                <dgm:constr type="rOff" for="ch" forName="picture_5" refType="w" refFor="ch" refForName="picture_1" fact="-1.375"/>
                <dgm:constr type="ctrY" for="ch" forName="picture_5" refType="h" refFor="ch" refForName="picture_1" fact="0.89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</dgm:constrLst>
            </dgm:else>
          </dgm:choose>
        </dgm:if>
        <dgm:if name="Name20" axis="ch" ptType="node" func="cnt" op="lte" val="6">
          <dgm:choose name="Name21">
            <dgm:if name="Name22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8"/>
                <dgm:constr type="h" for="ch" forName="picture_2" refType="h" refFor="ch" refForName="picture_1" fact="0.18"/>
                <dgm:constr type="l" for="ch" forName="picture_2" refType="w" refFor="ch" refForName="picture_1" fact="1.4238"/>
                <dgm:constr type="ctrY" for="ch" forName="picture_2" refType="h" refFor="ch" refForName="picture_1" fact="0.09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8"/>
                <dgm:constr type="h" for="ch" forName="picture_3" refType="h" refFor="ch" refForName="picture_1" fact="0.18"/>
                <dgm:constr type="l" for="ch" forName="picture_3" refType="w" refFor="ch" refForName="picture_1" fact="1.2667"/>
                <dgm:constr type="ctrY" for="ch" forName="picture_3" refType="h" refFor="ch" refForName="picture_1" fact="0.261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8"/>
                <dgm:constr type="h" for="ch" forName="picture_4" refType="h" refFor="ch" refForName="picture_1" fact="0.18"/>
                <dgm:constr type="l" for="ch" forName="picture_4" refType="w" refFor="ch" refForName="picture_1" fact="1.21"/>
                <dgm:constr type="ctrY" for="ch" forName="picture_4" refType="h" refFor="ch" refForName="picture_1" fact="0.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8"/>
                <dgm:constr type="h" for="ch" forName="picture_5" refType="h" refFor="ch" refForName="picture_1" fact="0.18"/>
                <dgm:constr type="l" for="ch" forName="picture_5" refType="w" refFor="ch" refForName="picture_1" fact="1.2667"/>
                <dgm:constr type="ctrY" for="ch" forName="picture_5" refType="h" refFor="ch" refForName="picture_1" fact="0.739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8"/>
                <dgm:constr type="h" for="ch" forName="picture_6" refType="h" refFor="ch" refForName="picture_1" fact="0.18"/>
                <dgm:constr type="l" for="ch" forName="picture_6" refType="w" refFor="ch" refForName="picture_1" fact="1.4238"/>
                <dgm:constr type="ctrY" for="ch" forName="picture_6" refType="h" refFor="ch" refForName="picture_1" fact="0.91"/>
                <dgm:constr type="l" for="ch" forName="line_6" refType="ctrX" refFor="ch" refForName="picture_1"/>
                <dgm:constr type="h" for="ch" forName="line_6"/>
                <dgm:constr type="r" for="ch" forName="line_6" refType="ctrX" refFor="ch" refForName="picture_6"/>
                <dgm:constr type="ctrY" for="ch" forName="line_6" refType="ctrY" refFor="ch" refForName="picture_6"/>
                <dgm:constr type="r" for="ch" forName="textparent_6" refType="w"/>
                <dgm:constr type="h" for="ch" forName="textparent_6" refType="h" refFor="ch" refForName="picture_6"/>
                <dgm:constr type="l" for="ch" forName="textparent_6" refType="r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</dgm:constrLst>
            </dgm:if>
            <dgm:else name="Name23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8"/>
                <dgm:constr type="h" for="ch" forName="picture_2" refType="h" refFor="ch" refForName="picture_1" fact="0.18"/>
                <dgm:constr type="r" for="ch" forName="picture_2" refType="w"/>
                <dgm:constr type="rOff" for="ch" forName="picture_2" refType="w" refFor="ch" refForName="picture_1" fact="-1.4238"/>
                <dgm:constr type="ctrY" for="ch" forName="picture_2" refType="h" refFor="ch" refForName="picture_1" fact="0.09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8"/>
                <dgm:constr type="h" for="ch" forName="picture_3" refType="h" refFor="ch" refForName="picture_1" fact="0.18"/>
                <dgm:constr type="r" for="ch" forName="picture_3" refType="w"/>
                <dgm:constr type="rOff" for="ch" forName="picture_3" refType="w" refFor="ch" refForName="picture_1" fact="-1.2667"/>
                <dgm:constr type="ctrY" for="ch" forName="picture_3" refType="h" refFor="ch" refForName="picture_1" fact="0.261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8"/>
                <dgm:constr type="h" for="ch" forName="picture_4" refType="h" refFor="ch" refForName="picture_1" fact="0.18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8"/>
                <dgm:constr type="h" for="ch" forName="picture_5" refType="h" refFor="ch" refForName="picture_1" fact="0.18"/>
                <dgm:constr type="r" for="ch" forName="picture_5" refType="w"/>
                <dgm:constr type="rOff" for="ch" forName="picture_5" refType="w" refFor="ch" refForName="picture_1" fact="-1.2667"/>
                <dgm:constr type="ctrY" for="ch" forName="picture_5" refType="h" refFor="ch" refForName="picture_1" fact="0.739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8"/>
                <dgm:constr type="h" for="ch" forName="picture_6" refType="h" refFor="ch" refForName="picture_1" fact="0.18"/>
                <dgm:constr type="r" for="ch" forName="picture_6" refType="w"/>
                <dgm:constr type="rOff" for="ch" forName="picture_6" refType="w" refFor="ch" refForName="picture_1" fact="-1.4238"/>
                <dgm:constr type="ctrY" for="ch" forName="picture_6" refType="h" refFor="ch" refForName="picture_1" fact="0.91"/>
                <dgm:constr type="r" for="ch" forName="line_6" refType="ctrX" refFor="ch" refForName="picture_1"/>
                <dgm:constr type="h" for="ch" forName="line_6"/>
                <dgm:constr type="l" for="ch" forName="line_6" refType="ctrX" refFor="ch" refForName="picture_6"/>
                <dgm:constr type="ctrY" for="ch" forName="line_6" refType="ctrY" refFor="ch" refForName="picture_6"/>
                <dgm:constr type="l" for="ch" forName="textparent_6"/>
                <dgm:constr type="h" for="ch" forName="textparent_6" refType="h" refFor="ch" refForName="picture_6"/>
                <dgm:constr type="r" for="ch" forName="textparent_6" refType="l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</dgm:constrLst>
            </dgm:else>
          </dgm:choose>
        </dgm:if>
        <dgm:else name="Name24">
          <dgm:choose name="Name25">
            <dgm:if name="Name26" func="var" arg="dir" op="equ" val="norm">
              <dgm:constrLst>
                <dgm:constr type="h" for="ch" forName="picture_1" refType="h"/>
                <dgm:constr type="w" for="ch" forName="picture_1" refType="h" refFor="ch" refForName="picture_1" op="equ"/>
                <dgm:constr type="l" for="ch" forName="picture_1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5"/>
                <dgm:constr type="h" for="ch" forName="picture_2" refType="h" refFor="ch" refForName="picture_1" fact="0.15"/>
                <dgm:constr type="l" for="ch" forName="picture_2" refType="w" refFor="ch" refForName="picture_1" fact="1.4363"/>
                <dgm:constr type="ctrY" for="ch" forName="picture_2" refType="h" refFor="ch" refForName="picture_1" fact="0.075"/>
                <dgm:constr type="l" for="ch" forName="line_2" refType="ctrX" refFor="ch" refForName="picture_1"/>
                <dgm:constr type="h" for="ch" forName="line_2"/>
                <dgm:constr type="r" for="ch" forName="line_2" refType="ctrX" refFor="ch" refForName="picture_2"/>
                <dgm:constr type="ctrY" for="ch" forName="line_2" refType="ctrY" refFor="ch" refForName="picture_2"/>
                <dgm:constr type="r" for="ch" forName="textparent_2" refType="w"/>
                <dgm:constr type="h" for="ch" forName="textparent_2" refType="h" refFor="ch" refForName="picture_2"/>
                <dgm:constr type="l" for="ch" forName="textparent_2" refType="r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5"/>
                <dgm:constr type="h" for="ch" forName="picture_3" refType="h" refFor="ch" refForName="picture_1" fact="0.15"/>
                <dgm:constr type="l" for="ch" forName="picture_3" refType="w" refFor="ch" refForName="picture_1" fact="1.2898"/>
                <dgm:constr type="ctrY" for="ch" forName="picture_3" refType="h" refFor="ch" refForName="picture_1" fact="0.227"/>
                <dgm:constr type="l" for="ch" forName="line_3" refType="ctrX" refFor="ch" refForName="picture_1"/>
                <dgm:constr type="h" for="ch" forName="line_3"/>
                <dgm:constr type="r" for="ch" forName="line_3" refType="ctrX" refFor="ch" refForName="picture_3"/>
                <dgm:constr type="ctrY" for="ch" forName="line_3" refType="ctrY" refFor="ch" refForName="picture_3"/>
                <dgm:constr type="r" for="ch" forName="textparent_3" refType="w"/>
                <dgm:constr type="h" for="ch" forName="textparent_3" refType="h" refFor="ch" refForName="picture_3"/>
                <dgm:constr type="l" for="ch" forName="textparent_3" refType="r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5"/>
                <dgm:constr type="h" for="ch" forName="picture_4" refType="h" refFor="ch" refForName="picture_1" fact="0.15"/>
                <dgm:constr type="l" for="ch" forName="picture_4" refType="w" refFor="ch" refForName="picture_1" fact="1.21"/>
                <dgm:constr type="ctrY" for="ch" forName="picture_4" refType="h" refFor="ch" refForName="picture_1" fact="0.405"/>
                <dgm:constr type="l" for="ch" forName="line_4" refType="ctrX" refFor="ch" refForName="picture_1"/>
                <dgm:constr type="h" for="ch" forName="line_4"/>
                <dgm:constr type="r" for="ch" forName="line_4" refType="ctrX" refFor="ch" refForName="picture_4"/>
                <dgm:constr type="ctrY" for="ch" forName="line_4" refType="ctrY" refFor="ch" refForName="picture_4"/>
                <dgm:constr type="r" for="ch" forName="textparent_4" refType="w"/>
                <dgm:constr type="h" for="ch" forName="textparent_4" refType="h" refFor="ch" refForName="picture_4"/>
                <dgm:constr type="l" for="ch" forName="textparent_4" refType="r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5"/>
                <dgm:constr type="h" for="ch" forName="picture_5" refType="h" refFor="ch" refForName="picture_1" fact="0.15"/>
                <dgm:constr type="l" for="ch" forName="picture_5" refType="w" refFor="ch" refForName="picture_1" fact="1.21"/>
                <dgm:constr type="ctrY" for="ch" forName="picture_5" refType="h" refFor="ch" refForName="picture_1" fact="0.595"/>
                <dgm:constr type="l" for="ch" forName="line_5" refType="ctrX" refFor="ch" refForName="picture_1"/>
                <dgm:constr type="h" for="ch" forName="line_5"/>
                <dgm:constr type="r" for="ch" forName="line_5" refType="ctrX" refFor="ch" refForName="picture_5"/>
                <dgm:constr type="ctrY" for="ch" forName="line_5" refType="ctrY" refFor="ch" refForName="picture_5"/>
                <dgm:constr type="r" for="ch" forName="textparent_5" refType="w"/>
                <dgm:constr type="h" for="ch" forName="textparent_5" refType="h" refFor="ch" refForName="picture_5"/>
                <dgm:constr type="l" for="ch" forName="textparent_5" refType="r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5"/>
                <dgm:constr type="h" for="ch" forName="picture_6" refType="h" refFor="ch" refForName="picture_1" fact="0.15"/>
                <dgm:constr type="l" for="ch" forName="picture_6" refType="w" refFor="ch" refForName="picture_1" fact="1.2898"/>
                <dgm:constr type="ctrY" for="ch" forName="picture_6" refType="h" refFor="ch" refForName="picture_1" fact="0.773"/>
                <dgm:constr type="l" for="ch" forName="line_6" refType="ctrX" refFor="ch" refForName="picture_1"/>
                <dgm:constr type="h" for="ch" forName="line_6"/>
                <dgm:constr type="r" for="ch" forName="line_6" refType="ctrX" refFor="ch" refForName="picture_6"/>
                <dgm:constr type="ctrY" for="ch" forName="line_6" refType="ctrY" refFor="ch" refForName="picture_6"/>
                <dgm:constr type="r" for="ch" forName="textparent_6" refType="w"/>
                <dgm:constr type="h" for="ch" forName="textparent_6" refType="h" refFor="ch" refForName="picture_6"/>
                <dgm:constr type="l" for="ch" forName="textparent_6" refType="r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  <dgm:constr type="w" for="ch" forName="picture_7" refType="w" refFor="ch" refForName="picture_1" fact="0.15"/>
                <dgm:constr type="h" for="ch" forName="picture_7" refType="h" refFor="ch" refForName="picture_1" fact="0.15"/>
                <dgm:constr type="l" for="ch" forName="picture_7" refType="w" refFor="ch" refForName="picture_1" fact="1.4363"/>
                <dgm:constr type="ctrY" for="ch" forName="picture_7" refType="h" refFor="ch" refForName="picture_1" fact="0.925"/>
                <dgm:constr type="l" for="ch" forName="line_7" refType="ctrX" refFor="ch" refForName="picture_1"/>
                <dgm:constr type="h" for="ch" forName="line_7"/>
                <dgm:constr type="r" for="ch" forName="line_7" refType="ctrX" refFor="ch" refForName="picture_7"/>
                <dgm:constr type="ctrY" for="ch" forName="line_7" refType="ctrY" refFor="ch" refForName="picture_7"/>
                <dgm:constr type="r" for="ch" forName="textparent_7" refType="w"/>
                <dgm:constr type="h" for="ch" forName="textparent_7" refType="h" refFor="ch" refForName="picture_7"/>
                <dgm:constr type="l" for="ch" forName="textparent_7" refType="r" refFor="ch" refForName="picture_7"/>
                <dgm:constr type="ctrY" for="ch" forName="textparent_7" refType="ctrY" refFor="ch" refForName="picture_7"/>
                <dgm:constr type="primFontSz" for="des" forName="text_7" refType="primFontSz" refFor="des" refForName="text_2" op="equ"/>
              </dgm:constrLst>
            </dgm:if>
            <dgm:else name="Name27">
              <dgm:constrLst>
                <dgm:constr type="h" for="ch" forName="picture_1" refType="h"/>
                <dgm:constr type="w" for="ch" forName="picture_1" refType="h" refFor="ch" refForName="picture_1" op="equ"/>
                <dgm:constr type="r" for="ch" forName="picture_1" refType="w"/>
                <dgm:constr type="t" for="ch" forName="picture_1"/>
                <dgm:constr type="w" for="ch" forName="text_1" refType="w" refFor="ch" refForName="picture_1" fact="0.64"/>
                <dgm:constr type="h" for="ch" forName="text_1" refType="h" refFor="ch" refForName="picture_1" fact="0.33"/>
                <dgm:constr type="l" for="ch" forName="text_1" refType="l" refFor="ch" refForName="picture_1"/>
                <dgm:constr type="lOff" for="ch" forName="text_1" refType="w" refFor="ch" refForName="picture_1" fact="0.18"/>
                <dgm:constr type="t" for="ch" forName="text_1" refType="h" refFor="ch" refForName="picture_1" fact="0.531"/>
                <dgm:constr type="w" for="ch" forName="picture_2" refType="w" refFor="ch" refForName="picture_1" fact="0.15"/>
                <dgm:constr type="h" for="ch" forName="picture_2" refType="h" refFor="ch" refForName="picture_1" fact="0.15"/>
                <dgm:constr type="r" for="ch" forName="picture_2" refType="w"/>
                <dgm:constr type="rOff" for="ch" forName="picture_2" refType="w" refFor="ch" refForName="picture_1" fact="-1.4363"/>
                <dgm:constr type="ctrY" for="ch" forName="picture_2" refType="h" refFor="ch" refForName="picture_1" fact="0.075"/>
                <dgm:constr type="r" for="ch" forName="line_2" refType="ctrX" refFor="ch" refForName="picture_1"/>
                <dgm:constr type="h" for="ch" forName="line_2"/>
                <dgm:constr type="l" for="ch" forName="line_2" refType="ctrX" refFor="ch" refForName="picture_2"/>
                <dgm:constr type="ctrY" for="ch" forName="line_2" refType="ctrY" refFor="ch" refForName="picture_2"/>
                <dgm:constr type="l" for="ch" forName="textparent_2"/>
                <dgm:constr type="h" for="ch" forName="textparent_2" refType="h" refFor="ch" refForName="picture_2"/>
                <dgm:constr type="r" for="ch" forName="textparent_2" refType="l" refFor="ch" refForName="picture_2"/>
                <dgm:constr type="ctrY" for="ch" forName="textparent_2" refType="ctrY" refFor="ch" refForName="picture_2"/>
                <dgm:constr type="primFontSz" for="des" forName="text_2" val="65"/>
                <dgm:constr type="w" for="ch" forName="picture_3" refType="w" refFor="ch" refForName="picture_1" fact="0.15"/>
                <dgm:constr type="h" for="ch" forName="picture_3" refType="h" refFor="ch" refForName="picture_1" fact="0.15"/>
                <dgm:constr type="r" for="ch" forName="picture_3" refType="w"/>
                <dgm:constr type="rOff" for="ch" forName="picture_3" refType="w" refFor="ch" refForName="picture_1" fact="-1.2898"/>
                <dgm:constr type="ctrY" for="ch" forName="picture_3" refType="h" refFor="ch" refForName="picture_1" fact="0.227"/>
                <dgm:constr type="r" for="ch" forName="line_3" refType="ctrX" refFor="ch" refForName="picture_1"/>
                <dgm:constr type="h" for="ch" forName="line_3"/>
                <dgm:constr type="l" for="ch" forName="line_3" refType="ctrX" refFor="ch" refForName="picture_3"/>
                <dgm:constr type="ctrY" for="ch" forName="line_3" refType="ctrY" refFor="ch" refForName="picture_3"/>
                <dgm:constr type="l" for="ch" forName="textparent_3"/>
                <dgm:constr type="h" for="ch" forName="textparent_3" refType="h" refFor="ch" refForName="picture_3"/>
                <dgm:constr type="r" for="ch" forName="textparent_3" refType="l" refFor="ch" refForName="picture_3"/>
                <dgm:constr type="ctrY" for="ch" forName="textparent_3" refType="ctrY" refFor="ch" refForName="picture_3"/>
                <dgm:constr type="primFontSz" for="des" forName="text_3" refType="primFontSz" refFor="des" refForName="text_2" op="equ"/>
                <dgm:constr type="w" for="ch" forName="picture_4" refType="w" refFor="ch" refForName="picture_1" fact="0.15"/>
                <dgm:constr type="h" for="ch" forName="picture_4" refType="h" refFor="ch" refForName="picture_1" fact="0.15"/>
                <dgm:constr type="r" for="ch" forName="picture_4" refType="w"/>
                <dgm:constr type="rOff" for="ch" forName="picture_4" refType="w" refFor="ch" refForName="picture_1" fact="-1.21"/>
                <dgm:constr type="ctrY" for="ch" forName="picture_4" refType="h" refFor="ch" refForName="picture_1" fact="0.405"/>
                <dgm:constr type="r" for="ch" forName="line_4" refType="ctrX" refFor="ch" refForName="picture_1"/>
                <dgm:constr type="h" for="ch" forName="line_4"/>
                <dgm:constr type="l" for="ch" forName="line_4" refType="ctrX" refFor="ch" refForName="picture_4"/>
                <dgm:constr type="ctrY" for="ch" forName="line_4" refType="ctrY" refFor="ch" refForName="picture_4"/>
                <dgm:constr type="l" for="ch" forName="textparent_4"/>
                <dgm:constr type="h" for="ch" forName="textparent_4" refType="h" refFor="ch" refForName="picture_4"/>
                <dgm:constr type="r" for="ch" forName="textparent_4" refType="l" refFor="ch" refForName="picture_4"/>
                <dgm:constr type="ctrY" for="ch" forName="textparent_4" refType="ctrY" refFor="ch" refForName="picture_4"/>
                <dgm:constr type="primFontSz" for="des" forName="text_4" refType="primFontSz" refFor="des" refForName="text_2" op="equ"/>
                <dgm:constr type="w" for="ch" forName="picture_5" refType="w" refFor="ch" refForName="picture_1" fact="0.15"/>
                <dgm:constr type="h" for="ch" forName="picture_5" refType="h" refFor="ch" refForName="picture_1" fact="0.15"/>
                <dgm:constr type="r" for="ch" forName="picture_5" refType="w"/>
                <dgm:constr type="rOff" for="ch" forName="picture_5" refType="w" refFor="ch" refForName="picture_1" fact="-1.21"/>
                <dgm:constr type="ctrY" for="ch" forName="picture_5" refType="h" refFor="ch" refForName="picture_1" fact="0.595"/>
                <dgm:constr type="r" for="ch" forName="line_5" refType="ctrX" refFor="ch" refForName="picture_1"/>
                <dgm:constr type="h" for="ch" forName="line_5"/>
                <dgm:constr type="l" for="ch" forName="line_5" refType="ctrX" refFor="ch" refForName="picture_5"/>
                <dgm:constr type="ctrY" for="ch" forName="line_5" refType="ctrY" refFor="ch" refForName="picture_5"/>
                <dgm:constr type="l" for="ch" forName="textparent_5"/>
                <dgm:constr type="h" for="ch" forName="textparent_5" refType="h" refFor="ch" refForName="picture_5"/>
                <dgm:constr type="r" for="ch" forName="textparent_5" refType="l" refFor="ch" refForName="picture_5"/>
                <dgm:constr type="ctrY" for="ch" forName="textparent_5" refType="ctrY" refFor="ch" refForName="picture_5"/>
                <dgm:constr type="primFontSz" for="des" forName="text_5" refType="primFontSz" refFor="des" refForName="text_2" op="equ"/>
                <dgm:constr type="w" for="ch" forName="picture_6" refType="w" refFor="ch" refForName="picture_1" fact="0.15"/>
                <dgm:constr type="h" for="ch" forName="picture_6" refType="h" refFor="ch" refForName="picture_1" fact="0.15"/>
                <dgm:constr type="r" for="ch" forName="picture_6" refType="w"/>
                <dgm:constr type="rOff" for="ch" forName="picture_6" refType="w" refFor="ch" refForName="picture_1" fact="-1.2898"/>
                <dgm:constr type="ctrY" for="ch" forName="picture_6" refType="h" refFor="ch" refForName="picture_1" fact="0.773"/>
                <dgm:constr type="r" for="ch" forName="line_6" refType="ctrX" refFor="ch" refForName="picture_1"/>
                <dgm:constr type="h" for="ch" forName="line_6"/>
                <dgm:constr type="l" for="ch" forName="line_6" refType="ctrX" refFor="ch" refForName="picture_6"/>
                <dgm:constr type="ctrY" for="ch" forName="line_6" refType="ctrY" refFor="ch" refForName="picture_6"/>
                <dgm:constr type="l" for="ch" forName="textparent_6"/>
                <dgm:constr type="h" for="ch" forName="textparent_6" refType="h" refFor="ch" refForName="picture_6"/>
                <dgm:constr type="r" for="ch" forName="textparent_6" refType="l" refFor="ch" refForName="picture_6"/>
                <dgm:constr type="ctrY" for="ch" forName="textparent_6" refType="ctrY" refFor="ch" refForName="picture_6"/>
                <dgm:constr type="primFontSz" for="des" forName="text_6" refType="primFontSz" refFor="des" refForName="text_2" op="equ"/>
                <dgm:constr type="w" for="ch" forName="picture_7" refType="w" refFor="ch" refForName="picture_1" fact="0.15"/>
                <dgm:constr type="h" for="ch" forName="picture_7" refType="h" refFor="ch" refForName="picture_1" fact="0.15"/>
                <dgm:constr type="r" for="ch" forName="picture_7" refType="w"/>
                <dgm:constr type="rOff" for="ch" forName="picture_7" refType="w" refFor="ch" refForName="picture_1" fact="-1.4363"/>
                <dgm:constr type="ctrY" for="ch" forName="picture_7" refType="h" refFor="ch" refForName="picture_1" fact="0.925"/>
                <dgm:constr type="r" for="ch" forName="line_7" refType="ctrX" refFor="ch" refForName="picture_1"/>
                <dgm:constr type="h" for="ch" forName="line_7"/>
                <dgm:constr type="l" for="ch" forName="line_7" refType="ctrX" refFor="ch" refForName="picture_7"/>
                <dgm:constr type="ctrY" for="ch" forName="line_7" refType="ctrY" refFor="ch" refForName="picture_7"/>
                <dgm:constr type="l" for="ch" forName="textparent_7"/>
                <dgm:constr type="h" for="ch" forName="textparent_7" refType="h" refFor="ch" refForName="picture_7"/>
                <dgm:constr type="r" for="ch" forName="textparent_7" refType="l" refFor="ch" refForName="picture_7"/>
                <dgm:constr type="ctrY" for="ch" forName="textparent_7" refType="ctrY" refFor="ch" refForName="picture_7"/>
                <dgm:constr type="primFontSz" for="des" forName="text_7" refType="primFontSz" refFor="des" refForName="text_2" op="equ"/>
              </dgm:constrLst>
            </dgm:else>
          </dgm:choose>
        </dgm:else>
      </dgm:choose>
      <dgm:forEach name="wrapper" axis="self" ptType="parTrans">
        <dgm:forEach name="wrapper2" axis="self" ptType="sibTrans" st="2">
          <dgm:forEach name="pictureRepeat" axis="self">
            <dgm:layoutNode name="pictureRepeatNode" styleLbl="alignImgPlace1">
              <dgm:alg type="sp"/>
              <dgm:shape xmlns:r="http://schemas.openxmlformats.org/officeDocument/2006/relationships" type="ellipse" r:blip="" blipPhldr="1">
                <dgm:adjLst/>
              </dgm:shape>
              <dgm:presOf axis="self"/>
            </dgm:layoutNode>
          </dgm:forEach>
        </dgm:forEach>
      </dgm:forEach>
      <dgm:forEach name="Name28" axis="ch" ptType="sibTrans" hideLastTrans="0" cnt="1">
        <dgm:layoutNode name="picture_1">
          <dgm:alg type="sp"/>
          <dgm:shape xmlns:r="http://schemas.openxmlformats.org/officeDocument/2006/relationships" r:blip="">
            <dgm:adjLst/>
          </dgm:shape>
          <dgm:presOf/>
          <dgm:constrLst/>
          <dgm:forEach name="Name29" ref="pictureRepeat"/>
        </dgm:layoutNode>
      </dgm:forEach>
      <dgm:forEach name="Name30" axis="ch" ptType="node" cnt="1">
        <dgm:layoutNode name="text_1" styleLbl="node1">
          <dgm:varLst>
            <dgm:bulletEnabled val="1"/>
          </dgm:varLst>
          <dgm:alg type="tx">
            <dgm:param type="txAnchorVert" val="b"/>
            <dgm:param type="txAnchorVertCh" val="b"/>
            <dgm:param type="parTxRTLAlign" val="r"/>
            <dgm:param type="shpTxRTLAlignCh" val="r"/>
          </dgm:alg>
          <dgm:shape xmlns:r="http://schemas.openxmlformats.org/officeDocument/2006/relationships" type="rect" r:blip="" hideGeom="1">
            <dgm:adjLst/>
          </dgm:shape>
          <dgm:presOf axis="desOrSelf" ptType="node"/>
          <dgm:constrLst>
            <dgm:constr type="primFontSz" val="65"/>
            <dgm:constr type="lMarg"/>
            <dgm:constr type="rMarg"/>
            <dgm:constr type="tMarg"/>
            <dgm:constr type="bMarg"/>
          </dgm:constrLst>
          <dgm:ruleLst>
            <dgm:rule type="primFontSz" val="5" fact="NaN" max="NaN"/>
          </dgm:ruleLst>
        </dgm:layoutNode>
      </dgm:forEach>
      <dgm:forEach name="Name31" axis="ch" ptType="sibTrans" hideLastTrans="0" st="2" cnt="1">
        <dgm:layoutNode name="picture_2">
          <dgm:alg type="sp"/>
          <dgm:shape xmlns:r="http://schemas.openxmlformats.org/officeDocument/2006/relationships" r:blip="">
            <dgm:adjLst/>
          </dgm:shape>
          <dgm:presOf/>
          <dgm:constrLst/>
          <dgm:forEach name="Name32" ref="pictureRepeat"/>
        </dgm:layoutNode>
      </dgm:forEach>
      <dgm:forEach name="Name33" axis="ch" ptType="node" st="2" cnt="1">
        <dgm:layoutNode name="line_2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2">
          <dgm:choose name="Name34">
            <dgm:if name="Name35" func="var" arg="dir" op="equ" val="norm">
              <dgm:alg type="lin">
                <dgm:param type="horzAlign" val="l"/>
              </dgm:alg>
            </dgm:if>
            <dgm:else name="Name36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2" refType="w"/>
            <dgm:constr type="h" for="ch" forName="text_2" refType="h"/>
          </dgm:constrLst>
          <dgm:presOf/>
          <dgm:layoutNode name="text_2" styleLbl="revTx">
            <dgm:varLst>
              <dgm:bulletEnabled val="1"/>
            </dgm:varLst>
            <dgm:choose name="Name37">
              <dgm:if name="Name38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39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40" axis="ch" ptType="sibTrans" hideLastTrans="0" st="3" cnt="1">
        <dgm:layoutNode name="picture_3">
          <dgm:alg type="sp"/>
          <dgm:shape xmlns:r="http://schemas.openxmlformats.org/officeDocument/2006/relationships" r:blip="">
            <dgm:adjLst/>
          </dgm:shape>
          <dgm:presOf/>
          <dgm:constrLst/>
          <dgm:forEach name="Name41" ref="pictureRepeat"/>
        </dgm:layoutNode>
      </dgm:forEach>
      <dgm:forEach name="Name42" axis="ch" ptType="node" st="3" cnt="1">
        <dgm:layoutNode name="line_3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3">
          <dgm:choose name="Name43">
            <dgm:if name="Name44" func="var" arg="dir" op="equ" val="norm">
              <dgm:alg type="lin">
                <dgm:param type="horzAlign" val="l"/>
              </dgm:alg>
            </dgm:if>
            <dgm:else name="Name45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3" refType="w"/>
            <dgm:constr type="h" for="ch" forName="text_3" refType="h"/>
          </dgm:constrLst>
          <dgm:presOf/>
          <dgm:layoutNode name="text_3" styleLbl="revTx">
            <dgm:varLst>
              <dgm:bulletEnabled val="1"/>
            </dgm:varLst>
            <dgm:choose name="Name46">
              <dgm:if name="Name47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48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49" axis="ch" ptType="sibTrans" hideLastTrans="0" st="4" cnt="1">
        <dgm:layoutNode name="picture_4">
          <dgm:alg type="sp"/>
          <dgm:shape xmlns:r="http://schemas.openxmlformats.org/officeDocument/2006/relationships" r:blip="">
            <dgm:adjLst/>
          </dgm:shape>
          <dgm:presOf/>
          <dgm:constrLst/>
          <dgm:forEach name="Name50" ref="pictureRepeat"/>
        </dgm:layoutNode>
      </dgm:forEach>
      <dgm:forEach name="Name51" axis="ch" ptType="node" st="4" cnt="1">
        <dgm:layoutNode name="line_4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4">
          <dgm:choose name="Name52">
            <dgm:if name="Name53" func="var" arg="dir" op="equ" val="norm">
              <dgm:alg type="lin">
                <dgm:param type="horzAlign" val="l"/>
              </dgm:alg>
            </dgm:if>
            <dgm:else name="Name54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4" refType="w"/>
            <dgm:constr type="h" for="ch" forName="text_4" refType="h"/>
          </dgm:constrLst>
          <dgm:presOf/>
          <dgm:layoutNode name="text_4" styleLbl="revTx">
            <dgm:varLst>
              <dgm:bulletEnabled val="1"/>
            </dgm:varLst>
            <dgm:choose name="Name55">
              <dgm:if name="Name56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57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58" axis="ch" ptType="sibTrans" hideLastTrans="0" st="5" cnt="1">
        <dgm:layoutNode name="picture_5">
          <dgm:alg type="sp"/>
          <dgm:shape xmlns:r="http://schemas.openxmlformats.org/officeDocument/2006/relationships" r:blip="">
            <dgm:adjLst/>
          </dgm:shape>
          <dgm:presOf/>
          <dgm:constrLst/>
          <dgm:forEach name="Name59" ref="pictureRepeat"/>
        </dgm:layoutNode>
      </dgm:forEach>
      <dgm:forEach name="Name60" axis="ch" ptType="node" st="5" cnt="1">
        <dgm:layoutNode name="line_5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5">
          <dgm:choose name="Name61">
            <dgm:if name="Name62" func="var" arg="dir" op="equ" val="norm">
              <dgm:alg type="lin">
                <dgm:param type="horzAlign" val="l"/>
              </dgm:alg>
            </dgm:if>
            <dgm:else name="Name63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5" refType="w"/>
            <dgm:constr type="h" for="ch" forName="text_5" refType="h"/>
          </dgm:constrLst>
          <dgm:presOf/>
          <dgm:layoutNode name="text_5" styleLbl="revTx">
            <dgm:varLst>
              <dgm:bulletEnabled val="1"/>
            </dgm:varLst>
            <dgm:choose name="Name64">
              <dgm:if name="Name65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66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67" axis="ch" ptType="sibTrans" hideLastTrans="0" st="6" cnt="1">
        <dgm:layoutNode name="picture_6">
          <dgm:alg type="sp"/>
          <dgm:shape xmlns:r="http://schemas.openxmlformats.org/officeDocument/2006/relationships" r:blip="">
            <dgm:adjLst/>
          </dgm:shape>
          <dgm:presOf/>
          <dgm:constrLst/>
          <dgm:forEach name="Name68" ref="pictureRepeat"/>
        </dgm:layoutNode>
      </dgm:forEach>
      <dgm:forEach name="Name69" axis="ch" ptType="node" st="6" cnt="1">
        <dgm:layoutNode name="line_6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6">
          <dgm:choose name="Name70">
            <dgm:if name="Name71" func="var" arg="dir" op="equ" val="norm">
              <dgm:alg type="lin">
                <dgm:param type="horzAlign" val="l"/>
              </dgm:alg>
            </dgm:if>
            <dgm:else name="Name72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6" refType="w"/>
            <dgm:constr type="h" for="ch" forName="text_6" refType="h"/>
          </dgm:constrLst>
          <dgm:presOf/>
          <dgm:layoutNode name="text_6" styleLbl="revTx">
            <dgm:varLst>
              <dgm:bulletEnabled val="1"/>
            </dgm:varLst>
            <dgm:choose name="Name73">
              <dgm:if name="Name74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75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  <dgm:forEach name="Name76" axis="ch" ptType="sibTrans" hideLastTrans="0" st="7" cnt="1">
        <dgm:layoutNode name="picture_7">
          <dgm:alg type="sp"/>
          <dgm:shape xmlns:r="http://schemas.openxmlformats.org/officeDocument/2006/relationships" r:blip="">
            <dgm:adjLst/>
          </dgm:shape>
          <dgm:presOf/>
          <dgm:constrLst/>
          <dgm:forEach name="Name77" ref="pictureRepeat"/>
        </dgm:layoutNode>
      </dgm:forEach>
      <dgm:forEach name="Name78" axis="ch" ptType="node" st="7" cnt="1">
        <dgm:layoutNode name="line_7" styleLbl="parChTrans1D1">
          <dgm:alg type="sp"/>
          <dgm:shape xmlns:r="http://schemas.openxmlformats.org/officeDocument/2006/relationships" type="line" r:blip="" zOrderOff="-100">
            <dgm:adjLst/>
          </dgm:shape>
          <dgm:presOf/>
        </dgm:layoutNode>
        <dgm:layoutNode name="textparent_7">
          <dgm:choose name="Name79">
            <dgm:if name="Name80" func="var" arg="dir" op="equ" val="norm">
              <dgm:alg type="lin">
                <dgm:param type="horzAlign" val="l"/>
              </dgm:alg>
            </dgm:if>
            <dgm:else name="Name81">
              <dgm:alg type="lin">
                <dgm:param type="horzAlign" val="r"/>
              </dgm:alg>
            </dgm:else>
          </dgm:choose>
          <dgm:shape xmlns:r="http://schemas.openxmlformats.org/officeDocument/2006/relationships" type="rect" r:blip="" hideGeom="1">
            <dgm:adjLst/>
          </dgm:shape>
          <dgm:constrLst>
            <dgm:constr type="userW" for="ch" forName="text_7" refType="w"/>
            <dgm:constr type="h" for="ch" forName="text_7" refType="h"/>
          </dgm:constrLst>
          <dgm:presOf/>
          <dgm:layoutNode name="text_7" styleLbl="revTx">
            <dgm:varLst>
              <dgm:bulletEnabled val="1"/>
            </dgm:varLst>
            <dgm:choose name="Name82">
              <dgm:if name="Name83" func="var" arg="dir" op="equ" val="norm">
                <dgm:alg type="tx">
                  <dgm:param type="parTxLTRAlign" val="l"/>
                  <dgm:param type="shpTxLTRAlignCh" val="l"/>
                  <dgm:param type="parTxRTLAlign" val="r"/>
                  <dgm:param type="shpTxRTLAlignCh" val="r"/>
                </dgm:alg>
              </dgm:if>
              <dgm:else name="Name84">
                <dgm:alg type="tx">
                  <dgm:param type="parTxLTRAlign" val="r"/>
                  <dgm:param type="shpTxLTRAlignCh" val="r"/>
                  <dgm:param type="parTxRTLAlign" val="r"/>
                  <dgm:param type="shpTxRTLAlignCh" val="r"/>
                </dgm:alg>
              </dgm:else>
            </dgm:choose>
            <dgm:shape xmlns:r="http://schemas.openxmlformats.org/officeDocument/2006/relationships" type="rect" r:blip="">
              <dgm:adjLst/>
            </dgm:shape>
            <dgm:presOf axis="desOrSelf" ptType="node"/>
            <dgm:constrLst>
              <dgm:constr type="userW"/>
              <dgm:constr type="w" refType="userW" fact="0.1"/>
              <dgm:constr type="lMarg" refType="primFontSz" fact="0.3"/>
              <dgm:constr type="rMarg" refType="primFontSz" fact="0.3"/>
              <dgm:constr type="tMarg"/>
              <dgm:constr type="bMarg"/>
            </dgm:constrLst>
            <dgm:ruleLst>
              <dgm:rule type="w" val="NaN" fact="1" max="NaN"/>
              <dgm:rule type="primFontSz" val="5" fact="NaN" max="NaN"/>
            </dgm:ruleLst>
          </dgm:layoutNode>
        </dgm:layoutNode>
      </dgm:forEach>
    </dgm:layoutNod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3ECE18-8E4F-4BC8-81CC-9ECFFEF6A9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Reward template 2014</Template>
  <TotalTime>0</TotalTime>
  <Pages>5</Pages>
  <Words>1168</Words>
  <Characters>6662</Characters>
  <Application>Microsoft Office Word</Application>
  <DocSecurity>0</DocSecurity>
  <Lines>55</Lines>
  <Paragraphs>15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1</vt:i4>
      </vt:variant>
    </vt:vector>
  </HeadingPairs>
  <TitlesOfParts>
    <vt:vector size="2" baseType="lpstr">
      <vt:lpstr>FEE:  12% OF ANNUAL SALARY</vt:lpstr>
      <vt:lpstr/>
    </vt:vector>
  </TitlesOfParts>
  <Company>Home PC</Company>
  <LinksUpToDate>false</LinksUpToDate>
  <CharactersWithSpaces>7815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FEE:  12% OF ANNUAL SALARY</dc:title>
  <dc:creator>Zita</dc:creator>
  <cp:lastModifiedBy>Hannah Hilson</cp:lastModifiedBy>
  <cp:revision>2</cp:revision>
  <cp:lastPrinted>2020-01-27T11:06:00Z</cp:lastPrinted>
  <dcterms:created xsi:type="dcterms:W3CDTF">2020-01-27T12:44:00Z</dcterms:created>
  <dcterms:modified xsi:type="dcterms:W3CDTF">2020-01-27T12:44:00Z</dcterms:modified>
</cp:coreProperties>
</file>